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C91952" w:rsidP="00C91952" w:rsidRDefault="00C91952" w14:paraId="c2f8861" w14:textId="c2f8861">
      <w:pPr>
        <w:pStyle w:val="Naslov1"/>
        <w15:collapsed w:val="false"/>
        <w:rPr>
          <w:rFonts w:ascii="Arial" w:hAnsi="Arial" w:cs="Arial"/>
        </w:rPr>
      </w:pPr>
      <w:bookmarkStart w:name="_GoBack" w:id="0"/>
      <w:bookmarkEnd w:id="0"/>
    </w:p>
    <w:p w:rsidR="00C91952" w:rsidP="00C91952" w:rsidRDefault="00C91952">
      <w:pPr>
        <w:pStyle w:val="Naslov1"/>
        <w:rPr>
          <w:rFonts w:ascii="Arial" w:hAnsi="Arial" w:cs="Arial"/>
        </w:rPr>
      </w:pPr>
      <w:r>
        <w:rPr>
          <w:rFonts w:ascii="Arial" w:hAnsi="Arial" w:cs="Arial"/>
        </w:rPr>
        <w:t xml:space="preserve">             REPUBLIKA HRVATSKA</w:t>
      </w:r>
    </w:p>
    <w:p w:rsidR="00C91952" w:rsidP="00C91952" w:rsidRDefault="00C91952">
      <w:pPr>
        <w:rPr>
          <w:rFonts w:ascii="Arial" w:hAnsi="Arial" w:cs="Arial"/>
          <w:b/>
          <w:lang w:val="hr-HR"/>
        </w:rPr>
      </w:pPr>
      <w:r>
        <w:rPr>
          <w:rFonts w:ascii="Arial" w:hAnsi="Arial" w:cs="Arial"/>
          <w:b/>
          <w:lang w:val="hr-HR"/>
        </w:rPr>
        <w:t>OPĆINSKI GRAĐANSKI SUD U ZAGREBU</w:t>
      </w:r>
    </w:p>
    <w:p w:rsidR="00C91952" w:rsidP="00C91952" w:rsidRDefault="00C91952">
      <w:pPr>
        <w:rPr>
          <w:rFonts w:ascii="Arial" w:hAnsi="Arial" w:cs="Arial"/>
          <w:b/>
          <w:lang w:val="hr-HR"/>
        </w:rPr>
      </w:pPr>
      <w:r>
        <w:rPr>
          <w:rFonts w:ascii="Arial" w:hAnsi="Arial" w:cs="Arial"/>
          <w:b/>
          <w:lang w:val="hr-HR"/>
        </w:rPr>
        <w:t xml:space="preserve">10000 ZAGREB – Ul. grada Vukovara 84 </w:t>
      </w:r>
    </w:p>
    <w:p w:rsidR="00C91952" w:rsidP="00C91952" w:rsidRDefault="00C91952">
      <w:pPr>
        <w:rPr>
          <w:rFonts w:ascii="Arial" w:hAnsi="Arial" w:cs="Arial"/>
          <w:lang w:val="hr-HR"/>
        </w:rPr>
      </w:pPr>
      <w:r>
        <w:rPr>
          <w:rFonts w:ascii="Arial" w:hAnsi="Arial" w:cs="Arial"/>
          <w:b/>
          <w:lang w:val="hr-HR"/>
        </w:rPr>
        <w:t xml:space="preserve">                 </w:t>
      </w:r>
      <w:r>
        <w:rPr>
          <w:rFonts w:ascii="Arial" w:hAnsi="Arial" w:cs="Arial"/>
          <w:b/>
          <w:sz w:val="22"/>
          <w:lang w:val="hr-HR"/>
        </w:rPr>
        <w:t xml:space="preserve">Poštanski pretinac 303                            </w:t>
      </w:r>
      <w:r w:rsidR="00975EC5">
        <w:rPr>
          <w:rFonts w:ascii="Arial" w:hAnsi="Arial" w:cs="Arial"/>
          <w:b/>
          <w:sz w:val="22"/>
          <w:lang w:val="hr-HR"/>
        </w:rPr>
        <w:tab/>
      </w:r>
      <w:r>
        <w:rPr>
          <w:rFonts w:ascii="Arial" w:hAnsi="Arial" w:cs="Arial"/>
          <w:lang w:val="hr-HR"/>
        </w:rPr>
        <w:t>Poslovni broj  O-</w:t>
      </w:r>
      <w:r w:rsidR="00E44AD7">
        <w:rPr>
          <w:rFonts w:ascii="Arial" w:hAnsi="Arial" w:cs="Arial"/>
          <w:lang w:val="hr-HR"/>
        </w:rPr>
        <w:t>8848/2021-</w:t>
      </w:r>
      <w:r w:rsidR="005524C3">
        <w:rPr>
          <w:rFonts w:ascii="Arial" w:hAnsi="Arial" w:cs="Arial"/>
          <w:lang w:val="hr-HR"/>
        </w:rPr>
        <w:t>88</w:t>
      </w:r>
    </w:p>
    <w:p w:rsidR="00484B00" w:rsidP="00C91952" w:rsidRDefault="00484B00">
      <w:pPr>
        <w:jc w:val="center"/>
        <w:rPr>
          <w:rFonts w:ascii="Arial" w:hAnsi="Arial" w:cs="Arial"/>
          <w:b/>
          <w:sz w:val="32"/>
          <w:lang w:val="hr-HR"/>
        </w:rPr>
      </w:pPr>
    </w:p>
    <w:p w:rsidR="00C91952" w:rsidP="00C91952" w:rsidRDefault="00C91952">
      <w:pPr>
        <w:jc w:val="center"/>
        <w:rPr>
          <w:rFonts w:ascii="Arial" w:hAnsi="Arial" w:cs="Arial"/>
          <w:b/>
          <w:sz w:val="32"/>
          <w:lang w:val="hr-HR"/>
        </w:rPr>
      </w:pPr>
      <w:r>
        <w:rPr>
          <w:rFonts w:ascii="Arial" w:hAnsi="Arial" w:cs="Arial"/>
          <w:b/>
          <w:sz w:val="32"/>
          <w:lang w:val="hr-HR"/>
        </w:rPr>
        <w:t>Zapisnik</w:t>
      </w:r>
    </w:p>
    <w:p w:rsidR="00C91952" w:rsidP="00C91952" w:rsidRDefault="00C91952">
      <w:pPr>
        <w:jc w:val="center"/>
        <w:rPr>
          <w:rFonts w:ascii="Arial" w:hAnsi="Arial" w:cs="Arial"/>
          <w:lang w:val="hr-HR"/>
        </w:rPr>
      </w:pPr>
      <w:r>
        <w:rPr>
          <w:rFonts w:ascii="Arial" w:hAnsi="Arial" w:cs="Arial"/>
          <w:lang w:val="hr-HR"/>
        </w:rPr>
        <w:t xml:space="preserve">od </w:t>
      </w:r>
      <w:r w:rsidR="00975E9F">
        <w:rPr>
          <w:rFonts w:ascii="Arial" w:hAnsi="Arial" w:cs="Arial"/>
          <w:lang w:val="hr-HR"/>
        </w:rPr>
        <w:t>21. siječnja 2025. godine</w:t>
      </w:r>
    </w:p>
    <w:p w:rsidR="00C91952" w:rsidP="00C91952" w:rsidRDefault="00C91952">
      <w:pPr>
        <w:jc w:val="center"/>
        <w:rPr>
          <w:rFonts w:ascii="Arial" w:hAnsi="Arial" w:cs="Arial"/>
          <w:lang w:val="hr-HR"/>
        </w:rPr>
      </w:pPr>
      <w:r>
        <w:rPr>
          <w:rFonts w:ascii="Arial" w:hAnsi="Arial" w:cs="Arial"/>
          <w:lang w:val="hr-HR"/>
        </w:rPr>
        <w:t>o održanom ročištu kod Općinskog građanskog suda u Zagrebu</w:t>
      </w:r>
    </w:p>
    <w:p w:rsidR="00C91952" w:rsidP="00C91952" w:rsidRDefault="00C91952">
      <w:pPr>
        <w:rPr>
          <w:rFonts w:ascii="Arial" w:hAnsi="Arial" w:cs="Arial"/>
          <w:lang w:val="hr-HR"/>
        </w:rPr>
      </w:pPr>
      <w:r>
        <w:rPr>
          <w:rFonts w:ascii="Arial" w:hAnsi="Arial" w:cs="Arial"/>
          <w:lang w:val="hr-HR"/>
        </w:rPr>
        <w:tab/>
        <w:t xml:space="preserve">    </w:t>
      </w:r>
    </w:p>
    <w:p w:rsidR="00C91952" w:rsidP="00C91952" w:rsidRDefault="00C91952">
      <w:pPr>
        <w:ind w:firstLine="720"/>
        <w:rPr>
          <w:rFonts w:ascii="Arial" w:hAnsi="Arial" w:cs="Arial"/>
          <w:lang w:val="hr-HR"/>
        </w:rPr>
      </w:pPr>
      <w:r>
        <w:rPr>
          <w:rFonts w:ascii="Arial" w:hAnsi="Arial" w:cs="Arial"/>
          <w:lang w:val="hr-HR"/>
        </w:rPr>
        <w:t xml:space="preserve"> PRISUTNI OD SUDA:</w:t>
      </w:r>
    </w:p>
    <w:p w:rsidR="00C91952" w:rsidP="00C91952" w:rsidRDefault="00C91952">
      <w:pPr>
        <w:tabs>
          <w:tab w:val="left" w:pos="993"/>
          <w:tab w:val="left" w:pos="4111"/>
        </w:tabs>
        <w:rPr>
          <w:rFonts w:ascii="Arial" w:hAnsi="Arial" w:cs="Arial"/>
          <w:lang w:val="hr-HR"/>
        </w:rPr>
      </w:pPr>
      <w:r>
        <w:rPr>
          <w:rFonts w:ascii="Arial" w:hAnsi="Arial" w:cs="Arial"/>
          <w:lang w:val="hr-HR"/>
        </w:rPr>
        <w:tab/>
        <w:t>Borna Pešek</w:t>
      </w:r>
      <w:r>
        <w:rPr>
          <w:rFonts w:ascii="Arial" w:hAnsi="Arial" w:cs="Arial"/>
          <w:lang w:val="hr-HR"/>
        </w:rPr>
        <w:tab/>
      </w:r>
      <w:r>
        <w:rPr>
          <w:rFonts w:ascii="Arial" w:hAnsi="Arial" w:cs="Arial"/>
          <w:lang w:val="hr-HR"/>
        </w:rPr>
        <w:tab/>
      </w:r>
      <w:r>
        <w:rPr>
          <w:rFonts w:ascii="Arial" w:hAnsi="Arial" w:cs="Arial"/>
          <w:lang w:val="hr-HR"/>
        </w:rPr>
        <w:tab/>
        <w:t xml:space="preserve">OSTAVINA IZA POKOJNOG:  </w:t>
      </w:r>
    </w:p>
    <w:p w:rsidR="00C91952" w:rsidP="00C91952" w:rsidRDefault="00C91952">
      <w:pPr>
        <w:tabs>
          <w:tab w:val="left" w:pos="993"/>
          <w:tab w:val="left" w:pos="4111"/>
        </w:tabs>
        <w:rPr>
          <w:rFonts w:ascii="Arial" w:hAnsi="Arial" w:cs="Arial"/>
          <w:lang w:val="hr-HR"/>
        </w:rPr>
      </w:pPr>
      <w:r>
        <w:rPr>
          <w:rFonts w:ascii="Arial" w:hAnsi="Arial" w:cs="Arial"/>
          <w:lang w:val="hr-HR"/>
        </w:rPr>
        <w:tab/>
        <w:t xml:space="preserve">    Sudac</w:t>
      </w:r>
      <w:r>
        <w:rPr>
          <w:rFonts w:ascii="Arial" w:hAnsi="Arial" w:cs="Arial"/>
          <w:lang w:val="hr-HR"/>
        </w:rPr>
        <w:tab/>
      </w:r>
      <w:r>
        <w:rPr>
          <w:rFonts w:ascii="Arial" w:hAnsi="Arial" w:cs="Arial"/>
          <w:lang w:val="hr-HR"/>
        </w:rPr>
        <w:tab/>
      </w:r>
      <w:r>
        <w:rPr>
          <w:rFonts w:ascii="Arial" w:hAnsi="Arial" w:cs="Arial"/>
          <w:lang w:val="hr-HR"/>
        </w:rPr>
        <w:tab/>
      </w:r>
      <w:r>
        <w:rPr>
          <w:rFonts w:ascii="Arial" w:hAnsi="Arial" w:cs="Arial"/>
          <w:lang w:val="hr-HR"/>
        </w:rPr>
        <w:tab/>
      </w:r>
      <w:r w:rsidR="00E44AD7">
        <w:rPr>
          <w:rFonts w:ascii="Arial" w:hAnsi="Arial" w:cs="Arial"/>
          <w:lang w:val="hr-HR"/>
        </w:rPr>
        <w:t>Ivana Paleka</w:t>
      </w:r>
      <w:r>
        <w:rPr>
          <w:rFonts w:ascii="Arial" w:hAnsi="Arial" w:cs="Arial"/>
          <w:lang w:val="hr-HR"/>
        </w:rPr>
        <w:tab/>
      </w:r>
      <w:r>
        <w:rPr>
          <w:rFonts w:ascii="Arial" w:hAnsi="Arial" w:cs="Arial"/>
          <w:lang w:val="hr-HR"/>
        </w:rPr>
        <w:tab/>
      </w:r>
      <w:r>
        <w:rPr>
          <w:rFonts w:ascii="Arial" w:hAnsi="Arial" w:cs="Arial"/>
          <w:lang w:val="hr-HR"/>
        </w:rPr>
        <w:tab/>
      </w:r>
    </w:p>
    <w:p w:rsidR="00C91952" w:rsidP="00C91952" w:rsidRDefault="00C91952">
      <w:pPr>
        <w:rPr>
          <w:rFonts w:ascii="Arial" w:hAnsi="Arial" w:cs="Arial"/>
          <w:lang w:val="hr-HR"/>
        </w:rPr>
      </w:pPr>
      <w:r>
        <w:rPr>
          <w:rFonts w:ascii="Arial" w:hAnsi="Arial" w:cs="Arial"/>
          <w:lang w:val="hr-HR"/>
        </w:rPr>
        <w:tab/>
        <w:t xml:space="preserve">              </w:t>
      </w:r>
      <w:r>
        <w:rPr>
          <w:rFonts w:ascii="Arial" w:hAnsi="Arial" w:cs="Arial"/>
          <w:lang w:val="hr-HR"/>
        </w:rPr>
        <w:tab/>
        <w:t xml:space="preserve">       </w:t>
      </w:r>
      <w:r>
        <w:rPr>
          <w:rFonts w:ascii="Arial" w:hAnsi="Arial" w:cs="Arial"/>
          <w:lang w:val="hr-HR"/>
        </w:rPr>
        <w:tab/>
      </w:r>
      <w:r>
        <w:rPr>
          <w:rFonts w:ascii="Arial" w:hAnsi="Arial" w:cs="Arial"/>
          <w:lang w:val="hr-HR"/>
        </w:rPr>
        <w:tab/>
      </w:r>
      <w:r>
        <w:rPr>
          <w:rFonts w:ascii="Arial" w:hAnsi="Arial" w:cs="Arial"/>
          <w:lang w:val="hr-HR"/>
        </w:rPr>
        <w:tab/>
        <w:t xml:space="preserve">         </w:t>
      </w:r>
      <w:r>
        <w:rPr>
          <w:rFonts w:ascii="Arial" w:hAnsi="Arial" w:cs="Arial"/>
          <w:lang w:val="hr-HR"/>
        </w:rPr>
        <w:tab/>
        <w:t xml:space="preserve"> </w:t>
      </w:r>
    </w:p>
    <w:p w:rsidR="00C91952" w:rsidP="00C91952" w:rsidRDefault="00C91952">
      <w:pPr>
        <w:tabs>
          <w:tab w:val="left" w:pos="851"/>
          <w:tab w:val="left" w:pos="4253"/>
        </w:tabs>
        <w:rPr>
          <w:rFonts w:ascii="Arial" w:hAnsi="Arial" w:cs="Arial"/>
          <w:lang w:val="hr-HR"/>
        </w:rPr>
      </w:pPr>
      <w:r>
        <w:rPr>
          <w:rFonts w:ascii="Arial" w:hAnsi="Arial" w:cs="Arial"/>
          <w:lang w:val="hr-HR"/>
        </w:rPr>
        <w:tab/>
        <w:t xml:space="preserve"> </w:t>
      </w:r>
      <w:r w:rsidRPr="00484B00" w:rsidR="00484B00">
        <w:rPr>
          <w:rFonts w:ascii="Arial" w:hAnsi="Arial" w:cs="Arial"/>
          <w:lang w:val="hr-HR"/>
        </w:rPr>
        <w:t>Stefani Stajić Popović</w:t>
      </w:r>
    </w:p>
    <w:p w:rsidR="00C91952" w:rsidP="00C91952" w:rsidRDefault="00C91952">
      <w:pPr>
        <w:rPr>
          <w:rFonts w:ascii="Arial" w:hAnsi="Arial" w:cs="Arial"/>
          <w:lang w:val="hr-HR"/>
        </w:rPr>
      </w:pPr>
      <w:r>
        <w:rPr>
          <w:rFonts w:ascii="Arial" w:hAnsi="Arial" w:cs="Arial"/>
          <w:lang w:val="hr-HR"/>
        </w:rPr>
        <w:tab/>
        <w:t xml:space="preserve">      Zapisničar</w:t>
      </w:r>
      <w:r>
        <w:rPr>
          <w:rFonts w:ascii="Arial" w:hAnsi="Arial" w:cs="Arial"/>
          <w:lang w:val="hr-HR"/>
        </w:rPr>
        <w:tab/>
      </w:r>
      <w:r>
        <w:rPr>
          <w:rFonts w:ascii="Arial" w:hAnsi="Arial" w:cs="Arial"/>
          <w:lang w:val="hr-HR"/>
        </w:rPr>
        <w:tab/>
      </w:r>
      <w:r>
        <w:rPr>
          <w:rFonts w:ascii="Arial" w:hAnsi="Arial" w:cs="Arial"/>
          <w:lang w:val="hr-HR"/>
        </w:rPr>
        <w:tab/>
        <w:t xml:space="preserve">         </w:t>
      </w:r>
      <w:r>
        <w:rPr>
          <w:rFonts w:ascii="Arial" w:hAnsi="Arial" w:cs="Arial"/>
          <w:lang w:val="hr-HR"/>
        </w:rPr>
        <w:tab/>
      </w:r>
    </w:p>
    <w:p w:rsidR="00C91952" w:rsidP="00C91952" w:rsidRDefault="00C91952">
      <w:pPr>
        <w:rPr>
          <w:rFonts w:ascii="Arial" w:hAnsi="Arial" w:cs="Arial"/>
          <w:lang w:val="hr-HR"/>
        </w:rPr>
      </w:pPr>
    </w:p>
    <w:p w:rsidR="00C91952" w:rsidP="00C91952" w:rsidRDefault="00C91952">
      <w:pPr>
        <w:jc w:val="both"/>
        <w:rPr>
          <w:rFonts w:ascii="Arial" w:hAnsi="Arial" w:cs="Arial"/>
          <w:lang w:val="hr-HR"/>
        </w:rPr>
      </w:pPr>
      <w:r>
        <w:rPr>
          <w:rFonts w:ascii="Arial" w:hAnsi="Arial" w:cs="Arial"/>
          <w:lang w:val="hr-HR"/>
        </w:rPr>
        <w:t xml:space="preserve">Ročište započinje u </w:t>
      </w:r>
      <w:r w:rsidR="00E44AD7">
        <w:rPr>
          <w:rFonts w:ascii="Arial" w:hAnsi="Arial" w:cs="Arial"/>
          <w:lang w:val="hr-HR"/>
        </w:rPr>
        <w:t>12:00</w:t>
      </w:r>
      <w:r>
        <w:rPr>
          <w:rFonts w:ascii="Arial" w:hAnsi="Arial" w:cs="Arial"/>
          <w:lang w:val="hr-HR"/>
        </w:rPr>
        <w:t xml:space="preserve"> sati</w:t>
      </w:r>
    </w:p>
    <w:p w:rsidR="00C91952" w:rsidP="00C91952" w:rsidRDefault="00C91952">
      <w:pPr>
        <w:jc w:val="both"/>
        <w:rPr>
          <w:rFonts w:ascii="Arial" w:hAnsi="Arial" w:cs="Arial"/>
          <w:lang w:val="hr-HR"/>
        </w:rPr>
      </w:pPr>
    </w:p>
    <w:p w:rsidR="00C91952" w:rsidP="00C91952" w:rsidRDefault="00C91952">
      <w:pPr>
        <w:jc w:val="both"/>
        <w:rPr>
          <w:rFonts w:ascii="Arial" w:hAnsi="Arial" w:cs="Arial"/>
          <w:lang w:val="hr-HR"/>
        </w:rPr>
      </w:pPr>
      <w:r>
        <w:rPr>
          <w:rFonts w:ascii="Arial" w:hAnsi="Arial" w:cs="Arial"/>
          <w:lang w:val="hr-HR"/>
        </w:rPr>
        <w:t>Utvrđuje se da ni</w:t>
      </w:r>
      <w:r w:rsidR="00CF4B02">
        <w:rPr>
          <w:rFonts w:ascii="Arial" w:hAnsi="Arial" w:cs="Arial"/>
          <w:lang w:val="hr-HR"/>
        </w:rPr>
        <w:t>je pristup</w:t>
      </w:r>
      <w:r>
        <w:rPr>
          <w:rFonts w:ascii="Arial" w:hAnsi="Arial" w:cs="Arial"/>
          <w:lang w:val="hr-HR"/>
        </w:rPr>
        <w:t>i</w:t>
      </w:r>
      <w:r w:rsidR="00CF4B02">
        <w:rPr>
          <w:rFonts w:ascii="Arial" w:hAnsi="Arial" w:cs="Arial"/>
          <w:lang w:val="hr-HR"/>
        </w:rPr>
        <w:t>la</w:t>
      </w:r>
      <w:r>
        <w:rPr>
          <w:rFonts w:ascii="Arial" w:hAnsi="Arial" w:cs="Arial"/>
          <w:lang w:val="hr-HR"/>
        </w:rPr>
        <w:t>:</w:t>
      </w:r>
    </w:p>
    <w:p w:rsidR="002F064C" w:rsidP="00C91952" w:rsidRDefault="002F064C">
      <w:pPr>
        <w:jc w:val="both"/>
        <w:rPr>
          <w:rFonts w:ascii="Arial" w:hAnsi="Arial" w:cs="Arial"/>
          <w:lang w:val="hr-HR"/>
        </w:rPr>
      </w:pPr>
      <w:r>
        <w:rPr>
          <w:rFonts w:ascii="Arial" w:hAnsi="Arial" w:cs="Arial"/>
          <w:lang w:val="hr-HR"/>
        </w:rPr>
        <w:t xml:space="preserve">Marija Matas, Zemunik Donji, </w:t>
      </w:r>
      <w:r w:rsidRPr="002F064C">
        <w:rPr>
          <w:rFonts w:ascii="Arial" w:hAnsi="Arial" w:cs="Arial"/>
          <w:lang w:val="hr-HR"/>
        </w:rPr>
        <w:t>Zemunik Donji 107</w:t>
      </w:r>
      <w:r w:rsidR="00581896">
        <w:rPr>
          <w:rFonts w:ascii="Arial" w:hAnsi="Arial" w:cs="Arial"/>
          <w:lang w:val="hr-HR"/>
        </w:rPr>
        <w:t>, dostava poziva nije uredno iskazana</w:t>
      </w:r>
    </w:p>
    <w:p w:rsidR="007F3739" w:rsidP="00C91952" w:rsidRDefault="007F3739">
      <w:pPr>
        <w:jc w:val="both"/>
        <w:rPr>
          <w:rFonts w:ascii="Arial" w:hAnsi="Arial" w:cs="Arial"/>
          <w:lang w:val="hr-HR"/>
        </w:rPr>
      </w:pPr>
    </w:p>
    <w:p w:rsidR="00C91952" w:rsidP="00C91952" w:rsidRDefault="00C91952">
      <w:pPr>
        <w:jc w:val="both"/>
        <w:rPr>
          <w:rFonts w:ascii="Arial" w:hAnsi="Arial" w:cs="Arial"/>
          <w:lang w:val="hr-HR"/>
        </w:rPr>
      </w:pPr>
    </w:p>
    <w:p w:rsidR="00C91952" w:rsidP="00C91952" w:rsidRDefault="00C91952">
      <w:pPr>
        <w:ind w:firstLine="720"/>
        <w:jc w:val="both"/>
        <w:rPr>
          <w:rFonts w:ascii="Arial" w:hAnsi="Arial" w:cs="Arial"/>
          <w:lang w:val="hr-HR"/>
        </w:rPr>
      </w:pPr>
      <w:r>
        <w:rPr>
          <w:rFonts w:ascii="Arial" w:hAnsi="Arial" w:cs="Arial"/>
          <w:lang w:val="hr-HR"/>
        </w:rPr>
        <w:t xml:space="preserve">Sud donosi </w:t>
      </w:r>
    </w:p>
    <w:p w:rsidR="00C91952" w:rsidP="00C91952" w:rsidRDefault="00C91952">
      <w:pPr>
        <w:jc w:val="center"/>
        <w:rPr>
          <w:rFonts w:ascii="Arial" w:hAnsi="Arial" w:cs="Arial"/>
          <w:lang w:val="hr-HR"/>
        </w:rPr>
      </w:pPr>
      <w:r>
        <w:rPr>
          <w:rFonts w:ascii="Arial" w:hAnsi="Arial" w:cs="Arial"/>
          <w:lang w:val="hr-HR"/>
        </w:rPr>
        <w:t>r j e š e n j e</w:t>
      </w:r>
    </w:p>
    <w:p w:rsidR="00C91952" w:rsidP="00C91952" w:rsidRDefault="00C91952">
      <w:pPr>
        <w:ind w:firstLine="720"/>
        <w:jc w:val="both"/>
        <w:rPr>
          <w:rFonts w:ascii="Arial" w:hAnsi="Arial" w:cs="Arial"/>
          <w:lang w:val="hr-HR"/>
        </w:rPr>
      </w:pPr>
    </w:p>
    <w:p w:rsidR="00C91952" w:rsidP="00C91952" w:rsidRDefault="00C91952">
      <w:pPr>
        <w:ind w:firstLine="720"/>
        <w:jc w:val="both"/>
        <w:rPr>
          <w:rFonts w:ascii="Arial" w:hAnsi="Arial" w:cs="Arial"/>
          <w:lang w:val="hr-HR"/>
        </w:rPr>
      </w:pPr>
    </w:p>
    <w:p w:rsidR="00C91952" w:rsidP="00C91952" w:rsidRDefault="00C91952">
      <w:pPr>
        <w:ind w:firstLine="720"/>
        <w:jc w:val="both"/>
        <w:rPr>
          <w:rFonts w:ascii="Arial" w:hAnsi="Arial" w:cs="Arial"/>
          <w:lang w:val="hr-HR"/>
        </w:rPr>
      </w:pPr>
      <w:r>
        <w:rPr>
          <w:rFonts w:ascii="Arial" w:hAnsi="Arial" w:cs="Arial"/>
          <w:lang w:val="hr-HR"/>
        </w:rPr>
        <w:t>Današnje ročište se odgađa, slijedeće zakazuje za dan:</w:t>
      </w:r>
    </w:p>
    <w:p w:rsidR="00C91952" w:rsidP="00C91952" w:rsidRDefault="00C91952">
      <w:pPr>
        <w:jc w:val="both"/>
        <w:rPr>
          <w:rFonts w:ascii="Arial" w:hAnsi="Arial" w:cs="Arial"/>
          <w:lang w:val="hr-HR"/>
        </w:rPr>
      </w:pPr>
    </w:p>
    <w:p w:rsidR="00CF4B02" w:rsidP="00CF4B02" w:rsidRDefault="00CF4B02">
      <w:pPr>
        <w:jc w:val="center"/>
        <w:rPr>
          <w:rFonts w:ascii="Arial" w:hAnsi="Arial" w:cs="Arial"/>
          <w:b/>
          <w:lang w:val="hr-HR"/>
        </w:rPr>
      </w:pPr>
      <w:r>
        <w:rPr>
          <w:rFonts w:ascii="Arial" w:hAnsi="Arial" w:cs="Arial"/>
          <w:b/>
          <w:lang w:val="hr-HR"/>
        </w:rPr>
        <w:t>29. travnja 2025. u 12:00 sati,</w:t>
      </w:r>
    </w:p>
    <w:p w:rsidR="00CF4B02" w:rsidP="00CF4B02" w:rsidRDefault="00CF4B02">
      <w:pPr>
        <w:jc w:val="center"/>
        <w:rPr>
          <w:rFonts w:ascii="Arial" w:hAnsi="Arial" w:cs="Arial"/>
          <w:b/>
          <w:lang w:val="hr-HR"/>
        </w:rPr>
      </w:pPr>
    </w:p>
    <w:p w:rsidR="00C91952" w:rsidP="00CF4B02" w:rsidRDefault="00CF4B02">
      <w:pPr>
        <w:jc w:val="center"/>
        <w:rPr>
          <w:rFonts w:ascii="Arial" w:hAnsi="Arial" w:cs="Arial"/>
          <w:b/>
          <w:lang w:val="hr-HR"/>
        </w:rPr>
      </w:pPr>
      <w:r>
        <w:rPr>
          <w:rFonts w:ascii="Arial" w:hAnsi="Arial" w:cs="Arial"/>
          <w:lang w:val="hr-HR"/>
        </w:rPr>
        <w:t>na</w:t>
      </w:r>
      <w:r w:rsidRPr="00CF4B02">
        <w:rPr>
          <w:rFonts w:ascii="Arial" w:hAnsi="Arial" w:cs="Arial"/>
          <w:lang w:val="hr-HR"/>
        </w:rPr>
        <w:t xml:space="preserve"> koje se ima pozvati Marija Matas.</w:t>
      </w:r>
    </w:p>
    <w:p w:rsidRPr="00CF4B02" w:rsidR="00CF4B02" w:rsidP="00CF4B02" w:rsidRDefault="00CF4B02">
      <w:pPr>
        <w:jc w:val="center"/>
        <w:rPr>
          <w:rFonts w:ascii="Arial" w:hAnsi="Arial" w:cs="Arial"/>
          <w:b/>
          <w:lang w:val="hr-HR"/>
        </w:rPr>
      </w:pPr>
    </w:p>
    <w:p w:rsidR="00C91952" w:rsidP="00C91952" w:rsidRDefault="00C91952">
      <w:pPr>
        <w:ind w:firstLine="720"/>
        <w:jc w:val="both"/>
        <w:rPr>
          <w:rFonts w:ascii="Arial" w:hAnsi="Arial" w:cs="Arial"/>
          <w:lang w:val="hr-HR"/>
        </w:rPr>
      </w:pPr>
    </w:p>
    <w:p w:rsidR="00C91952" w:rsidP="00C91952" w:rsidRDefault="00C91952">
      <w:pPr>
        <w:jc w:val="center"/>
        <w:rPr>
          <w:rFonts w:ascii="Arial" w:hAnsi="Arial" w:cs="Arial"/>
          <w:lang w:val="hr-HR"/>
        </w:rPr>
      </w:pPr>
      <w:r>
        <w:rPr>
          <w:rFonts w:ascii="Arial" w:hAnsi="Arial" w:cs="Arial"/>
          <w:lang w:val="hr-HR"/>
        </w:rPr>
        <w:t xml:space="preserve">Dovršeno u </w:t>
      </w:r>
      <w:r w:rsidR="00CF4B02">
        <w:rPr>
          <w:rFonts w:ascii="Arial" w:hAnsi="Arial" w:cs="Arial"/>
          <w:lang w:val="hr-HR"/>
        </w:rPr>
        <w:t>12,05</w:t>
      </w:r>
      <w:r>
        <w:rPr>
          <w:rFonts w:ascii="Arial" w:hAnsi="Arial" w:cs="Arial"/>
          <w:lang w:val="hr-HR"/>
        </w:rPr>
        <w:t xml:space="preserve"> sati.</w:t>
      </w:r>
    </w:p>
    <w:p w:rsidR="00C91952" w:rsidP="00C91952" w:rsidRDefault="00C91952">
      <w:pPr>
        <w:jc w:val="center"/>
        <w:rPr>
          <w:rFonts w:ascii="Arial" w:hAnsi="Arial" w:cs="Arial"/>
          <w:lang w:val="hr-HR"/>
        </w:rPr>
      </w:pPr>
    </w:p>
    <w:p w:rsidR="00C91952" w:rsidP="00C91952" w:rsidRDefault="00C91952">
      <w:pPr>
        <w:jc w:val="center"/>
        <w:rPr>
          <w:rFonts w:ascii="Arial" w:hAnsi="Arial" w:cs="Arial"/>
          <w:lang w:val="hr-HR"/>
        </w:rPr>
      </w:pPr>
    </w:p>
    <w:p w:rsidR="00C91952" w:rsidP="00C91952" w:rsidRDefault="00C91952">
      <w:pPr>
        <w:ind w:left="3600" w:firstLine="720"/>
        <w:rPr>
          <w:rFonts w:ascii="Arial" w:hAnsi="Arial" w:cs="Arial"/>
          <w:lang w:val="hr-HR"/>
        </w:rPr>
      </w:pPr>
      <w:r>
        <w:rPr>
          <w:rFonts w:ascii="Arial" w:hAnsi="Arial" w:cs="Arial"/>
          <w:lang w:val="hr-HR"/>
        </w:rPr>
        <w:t>Sudac:</w:t>
      </w:r>
      <w:r>
        <w:rPr>
          <w:rFonts w:ascii="Arial" w:hAnsi="Arial" w:cs="Arial"/>
          <w:lang w:val="hr-HR"/>
        </w:rPr>
        <w:tab/>
      </w:r>
      <w:r>
        <w:rPr>
          <w:rFonts w:ascii="Arial" w:hAnsi="Arial" w:cs="Arial"/>
          <w:lang w:val="hr-HR"/>
        </w:rPr>
        <w:tab/>
      </w:r>
      <w:r>
        <w:rPr>
          <w:rFonts w:ascii="Arial" w:hAnsi="Arial" w:cs="Arial"/>
          <w:lang w:val="hr-HR"/>
        </w:rPr>
        <w:tab/>
      </w:r>
    </w:p>
    <w:p w:rsidR="00C91952" w:rsidP="00C91952" w:rsidRDefault="00C91952">
      <w:pPr>
        <w:rPr>
          <w:rFonts w:ascii="Arial" w:hAnsi="Arial" w:cs="Arial"/>
          <w:lang w:val="hr-HR"/>
        </w:rPr>
      </w:pPr>
    </w:p>
    <w:p w:rsidR="00C91952" w:rsidP="00C91952" w:rsidRDefault="00C91952">
      <w:pPr>
        <w:rPr>
          <w:rFonts w:ascii="Arial" w:hAnsi="Arial" w:cs="Arial"/>
          <w:lang w:val="hr-HR"/>
        </w:rPr>
      </w:pPr>
    </w:p>
    <w:p w:rsidR="00C91952" w:rsidP="00C91952" w:rsidRDefault="00C91952">
      <w:pPr>
        <w:rPr>
          <w:rFonts w:ascii="Arial" w:hAnsi="Arial" w:cs="Arial"/>
          <w:lang w:val="hr-HR"/>
        </w:rPr>
      </w:pPr>
    </w:p>
    <w:p w:rsidR="00C91952" w:rsidP="00C91952" w:rsidRDefault="00C91952">
      <w:pPr>
        <w:ind w:left="3600" w:firstLine="720"/>
        <w:rPr>
          <w:rFonts w:ascii="Arial" w:hAnsi="Arial" w:cs="Arial"/>
          <w:lang w:val="hr-HR"/>
        </w:rPr>
      </w:pPr>
      <w:r>
        <w:rPr>
          <w:rFonts w:ascii="Arial" w:hAnsi="Arial" w:cs="Arial"/>
          <w:lang w:val="hr-HR"/>
        </w:rPr>
        <w:t>Zapisničar:</w:t>
      </w:r>
    </w:p>
    <w:p w:rsidR="00C91952" w:rsidP="00C91952" w:rsidRDefault="00C91952">
      <w:pPr>
        <w:rPr>
          <w:rFonts w:ascii="Arial" w:hAnsi="Arial" w:cs="Arial"/>
          <w:lang w:val="hr-HR"/>
        </w:rPr>
      </w:pPr>
    </w:p>
    <w:p w:rsidRPr="00C91952" w:rsidR="00DA6284" w:rsidP="00C91952" w:rsidRDefault="00DA6284"/>
    <w:sectPr w:rsidRPr="00C91952" w:rsidR="00DA6284" w:rsidSect="00154EF0">
      <w:headerReference w:type="even" r:id="rId9"/>
      <w:headerReference w:type="default" r:id="rId10"/>
      <w:pgSz w:w="11907" w:h="16840" w:code="9"/>
      <w:pgMar w:top="1105" w:right="1230" w:bottom="1276" w:left="1230" w:header="568" w:footer="720" w:gutter="0"/>
      <w:cols w:space="720"/>
      <w:noEndnote/>
      <w:titlePg/>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51672" w:rsidRDefault="00151672">
      <w:r>
        <w:separator/>
      </w:r>
    </w:p>
  </w:endnote>
  <w:endnote w:type="continuationSeparator" w:id="0">
    <w:p w:rsidR="00151672" w:rsidRDefault="00151672">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51672" w:rsidRDefault="00151672">
      <w:r>
        <w:separator/>
      </w:r>
    </w:p>
  </w:footnote>
  <w:footnote w:type="continuationSeparator" w:id="0">
    <w:p w:rsidR="00151672" w:rsidRDefault="00151672">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02972" w:rsidP="0092500A" w:rsidRDefault="00402972">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402972" w:rsidRDefault="00402972">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02972" w:rsidP="0092500A" w:rsidRDefault="00402972">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CF4B02">
      <w:rPr>
        <w:rStyle w:val="Brojstranice"/>
        <w:noProof/>
      </w:rPr>
      <w:t>2</w:t>
    </w:r>
    <w:r>
      <w:rPr>
        <w:rStyle w:val="Brojstranice"/>
      </w:rPr>
      <w:fldChar w:fldCharType="end"/>
    </w:r>
  </w:p>
  <w:p w:rsidR="00CA614B" w:rsidP="00975E9F" w:rsidRDefault="00CA614B">
    <w:pPr>
      <w:pStyle w:val="Zaglavlje"/>
      <w:jc w:val="right"/>
    </w:pPr>
  </w:p>
  <w:p w:rsidRPr="00975E9F" w:rsidR="00975E9F" w:rsidP="00975E9F" w:rsidRDefault="00975E9F">
    <w:pPr>
      <w:pStyle w:val="Zaglavlje"/>
      <w:rPr>
        <w:rFonts w:ascii="Arial" w:hAnsi="Arial" w:cs="Arial"/>
      </w:rPr>
    </w:pPr>
    <w:r>
      <w:tab/>
      <w:t xml:space="preserve">      </w:t>
    </w:r>
    <w:r>
      <w:tab/>
    </w:r>
    <w:r w:rsidRPr="00975E9F">
      <w:rPr>
        <w:rFonts w:ascii="Arial" w:hAnsi="Arial" w:cs="Arial"/>
      </w:rPr>
      <w:t>Poslovni broj  O-8848/2021-</w:t>
    </w:r>
    <w:r w:rsidR="005524C3">
      <w:rPr>
        <w:rFonts w:ascii="Arial" w:hAnsi="Arial" w:cs="Arial"/>
      </w:rPr>
      <w:t>88</w:t>
    </w:r>
  </w:p>
  <w:p w:rsidR="00975E9F" w:rsidP="00975E9F" w:rsidRDefault="00975E9F">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F017B9"/>
    <w:multiLevelType w:val="hybridMultilevel"/>
    <w:tmpl w:val="346C8924"/>
    <w:lvl w:ilvl="0" w:tplc="F600F4D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7256391"/>
    <w:multiLevelType w:val="hybridMultilevel"/>
    <w:tmpl w:val="36002E8A"/>
    <w:lvl w:ilvl="0" w:tplc="55C6F498">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
    <w:nsid w:val="2FFC15C5"/>
    <w:multiLevelType w:val="hybridMultilevel"/>
    <w:tmpl w:val="258A84EC"/>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6A366269"/>
    <w:multiLevelType w:val="hybridMultilevel"/>
    <w:tmpl w:val="84624A90"/>
    <w:lvl w:ilvl="0" w:tplc="CFD2308A">
      <w:start w:val="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7F4B37D2"/>
    <w:multiLevelType w:val="hybridMultilevel"/>
    <w:tmpl w:val="5AEA45C2"/>
    <w:lvl w:ilvl="0" w:tplc="22DE144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E96"/>
    <w:rsid w:val="00010284"/>
    <w:rsid w:val="0001593D"/>
    <w:rsid w:val="000607EA"/>
    <w:rsid w:val="000654FE"/>
    <w:rsid w:val="000849AE"/>
    <w:rsid w:val="000B29E4"/>
    <w:rsid w:val="000B729E"/>
    <w:rsid w:val="000C4DAF"/>
    <w:rsid w:val="000C5341"/>
    <w:rsid w:val="000F50F6"/>
    <w:rsid w:val="00106705"/>
    <w:rsid w:val="0013338B"/>
    <w:rsid w:val="00146B10"/>
    <w:rsid w:val="00151672"/>
    <w:rsid w:val="00151970"/>
    <w:rsid w:val="00154EF0"/>
    <w:rsid w:val="00182008"/>
    <w:rsid w:val="00191F20"/>
    <w:rsid w:val="001960CD"/>
    <w:rsid w:val="00196C71"/>
    <w:rsid w:val="001A620B"/>
    <w:rsid w:val="001B5E96"/>
    <w:rsid w:val="001C246C"/>
    <w:rsid w:val="001E563D"/>
    <w:rsid w:val="001F05F4"/>
    <w:rsid w:val="001F59A9"/>
    <w:rsid w:val="002256E3"/>
    <w:rsid w:val="00270176"/>
    <w:rsid w:val="002B141A"/>
    <w:rsid w:val="002B50D2"/>
    <w:rsid w:val="002B708F"/>
    <w:rsid w:val="002E127E"/>
    <w:rsid w:val="002E1EA2"/>
    <w:rsid w:val="002F064C"/>
    <w:rsid w:val="003212C1"/>
    <w:rsid w:val="00321E67"/>
    <w:rsid w:val="00322B0C"/>
    <w:rsid w:val="00350919"/>
    <w:rsid w:val="0035305A"/>
    <w:rsid w:val="00366106"/>
    <w:rsid w:val="0038051F"/>
    <w:rsid w:val="003E350E"/>
    <w:rsid w:val="00402972"/>
    <w:rsid w:val="004102EC"/>
    <w:rsid w:val="00430270"/>
    <w:rsid w:val="00442683"/>
    <w:rsid w:val="0044393D"/>
    <w:rsid w:val="00456958"/>
    <w:rsid w:val="00457303"/>
    <w:rsid w:val="0046351D"/>
    <w:rsid w:val="004702AE"/>
    <w:rsid w:val="0048160A"/>
    <w:rsid w:val="004832DC"/>
    <w:rsid w:val="00484B00"/>
    <w:rsid w:val="004B00F6"/>
    <w:rsid w:val="004B24C4"/>
    <w:rsid w:val="004E11FB"/>
    <w:rsid w:val="004E3EA8"/>
    <w:rsid w:val="004E4BE7"/>
    <w:rsid w:val="004F7080"/>
    <w:rsid w:val="005039A2"/>
    <w:rsid w:val="00506999"/>
    <w:rsid w:val="005158F8"/>
    <w:rsid w:val="00526FAF"/>
    <w:rsid w:val="005515F2"/>
    <w:rsid w:val="005524C3"/>
    <w:rsid w:val="00554725"/>
    <w:rsid w:val="0057400E"/>
    <w:rsid w:val="00581896"/>
    <w:rsid w:val="005B1523"/>
    <w:rsid w:val="005B6EE0"/>
    <w:rsid w:val="005C24E1"/>
    <w:rsid w:val="005C6560"/>
    <w:rsid w:val="005F4BB9"/>
    <w:rsid w:val="005F7104"/>
    <w:rsid w:val="00601729"/>
    <w:rsid w:val="00607C64"/>
    <w:rsid w:val="0062402B"/>
    <w:rsid w:val="00625ECC"/>
    <w:rsid w:val="00626795"/>
    <w:rsid w:val="0063343B"/>
    <w:rsid w:val="00644EE2"/>
    <w:rsid w:val="006567D1"/>
    <w:rsid w:val="0066695D"/>
    <w:rsid w:val="00666986"/>
    <w:rsid w:val="006717FE"/>
    <w:rsid w:val="00677138"/>
    <w:rsid w:val="0069384E"/>
    <w:rsid w:val="006A3E6E"/>
    <w:rsid w:val="006E014B"/>
    <w:rsid w:val="006F2B1B"/>
    <w:rsid w:val="006F7054"/>
    <w:rsid w:val="007345B4"/>
    <w:rsid w:val="00752516"/>
    <w:rsid w:val="007651C5"/>
    <w:rsid w:val="00777AC9"/>
    <w:rsid w:val="0079088F"/>
    <w:rsid w:val="0079448B"/>
    <w:rsid w:val="007B41C5"/>
    <w:rsid w:val="007B70FA"/>
    <w:rsid w:val="007B7314"/>
    <w:rsid w:val="007C3758"/>
    <w:rsid w:val="007D5858"/>
    <w:rsid w:val="007F3739"/>
    <w:rsid w:val="00812426"/>
    <w:rsid w:val="00821B5F"/>
    <w:rsid w:val="008337BE"/>
    <w:rsid w:val="0083601C"/>
    <w:rsid w:val="008433F8"/>
    <w:rsid w:val="00887DB1"/>
    <w:rsid w:val="008C789D"/>
    <w:rsid w:val="008D65F1"/>
    <w:rsid w:val="008E0D9B"/>
    <w:rsid w:val="008E3298"/>
    <w:rsid w:val="008F5E8F"/>
    <w:rsid w:val="009065B4"/>
    <w:rsid w:val="00906C0C"/>
    <w:rsid w:val="009174C9"/>
    <w:rsid w:val="0092500A"/>
    <w:rsid w:val="00940E5D"/>
    <w:rsid w:val="00975E9F"/>
    <w:rsid w:val="00975EC5"/>
    <w:rsid w:val="00976D09"/>
    <w:rsid w:val="009773C9"/>
    <w:rsid w:val="00980EC5"/>
    <w:rsid w:val="00983107"/>
    <w:rsid w:val="00985588"/>
    <w:rsid w:val="00985AF2"/>
    <w:rsid w:val="00996E70"/>
    <w:rsid w:val="009C0EF4"/>
    <w:rsid w:val="009C7DAF"/>
    <w:rsid w:val="00A01FF1"/>
    <w:rsid w:val="00A052E9"/>
    <w:rsid w:val="00A139BD"/>
    <w:rsid w:val="00A13AB0"/>
    <w:rsid w:val="00A34E4A"/>
    <w:rsid w:val="00A73834"/>
    <w:rsid w:val="00AC25A4"/>
    <w:rsid w:val="00AF3E7F"/>
    <w:rsid w:val="00AF5278"/>
    <w:rsid w:val="00B14545"/>
    <w:rsid w:val="00B45C26"/>
    <w:rsid w:val="00B538E2"/>
    <w:rsid w:val="00B5432A"/>
    <w:rsid w:val="00B633C8"/>
    <w:rsid w:val="00B667A1"/>
    <w:rsid w:val="00B712A5"/>
    <w:rsid w:val="00B74065"/>
    <w:rsid w:val="00B7441B"/>
    <w:rsid w:val="00B94EC3"/>
    <w:rsid w:val="00BA0C01"/>
    <w:rsid w:val="00BA74AD"/>
    <w:rsid w:val="00BC52AF"/>
    <w:rsid w:val="00BD2D84"/>
    <w:rsid w:val="00BE5BE7"/>
    <w:rsid w:val="00C23B40"/>
    <w:rsid w:val="00C3007D"/>
    <w:rsid w:val="00C318D9"/>
    <w:rsid w:val="00C511D1"/>
    <w:rsid w:val="00C7609C"/>
    <w:rsid w:val="00C91952"/>
    <w:rsid w:val="00CA614B"/>
    <w:rsid w:val="00CB4DD1"/>
    <w:rsid w:val="00CC5472"/>
    <w:rsid w:val="00CE08A2"/>
    <w:rsid w:val="00CF4B02"/>
    <w:rsid w:val="00D051F7"/>
    <w:rsid w:val="00D30F57"/>
    <w:rsid w:val="00D45B2E"/>
    <w:rsid w:val="00D462BF"/>
    <w:rsid w:val="00D50941"/>
    <w:rsid w:val="00DA6284"/>
    <w:rsid w:val="00DB301C"/>
    <w:rsid w:val="00DD3EFB"/>
    <w:rsid w:val="00E01F8F"/>
    <w:rsid w:val="00E23F74"/>
    <w:rsid w:val="00E2466F"/>
    <w:rsid w:val="00E34534"/>
    <w:rsid w:val="00E44AD7"/>
    <w:rsid w:val="00E665F3"/>
    <w:rsid w:val="00E805AE"/>
    <w:rsid w:val="00E913E1"/>
    <w:rsid w:val="00EA4B04"/>
    <w:rsid w:val="00EA6E9E"/>
    <w:rsid w:val="00EB099E"/>
    <w:rsid w:val="00F03D39"/>
    <w:rsid w:val="00F357C5"/>
    <w:rsid w:val="00F648F2"/>
    <w:rsid w:val="00F713FE"/>
    <w:rsid w:val="00F820C8"/>
    <w:rsid w:val="00F86232"/>
    <w:rsid w:val="00FA056E"/>
    <w:rsid w:val="00FA0C3F"/>
    <w:rsid w:val="00FA5191"/>
    <w:rsid w:val="00FC59A2"/>
    <w:rsid w:val="00FD44A3"/>
    <w:rsid w:val="00FE608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097" v:ext="edit"/>
    <o:shapelayout v:ext="edit">
      <o:idmap data="1" v:ext="edit"/>
    </o:shapelayout>
  </w:shapeDefaults>
  <w:decimalSymbol w:val=","/>
  <w:listSeparator w:val=";"/>
  <w15:docId w15:val="{86179953-CF53-4FDB-B26B-58C61CE49216}"/>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Pr>
      <w:sz w:val="24"/>
      <w:lang w:val="en-AU"/>
    </w:rPr>
  </w:style>
  <w:style w:type="paragraph" w:styleId="Naslov1">
    <w:name w:val="heading 1"/>
    <w:basedOn w:val="Normal"/>
    <w:next w:val="Normal"/>
    <w:link w:val="Naslov1Char"/>
    <w:qFormat/>
    <w:pPr>
      <w:keepNext/>
      <w:outlineLvl w:val="0"/>
    </w:pPr>
    <w:rPr>
      <w:b/>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dresaomotnice">
    <w:name w:val="envelope address"/>
    <w:basedOn w:val="Normal"/>
    <w:pPr>
      <w:framePr w:w="7920" w:h="1980" w:hSpace="180" w:wrap="auto" w:hAnchor="page" w:xAlign="center" w:yAlign="bottom" w:hRule="exact"/>
      <w:ind w:left="2880"/>
    </w:pPr>
  </w:style>
  <w:style w:type="paragraph" w:styleId="Opisslike">
    <w:name w:val="caption"/>
    <w:basedOn w:val="Normal"/>
    <w:next w:val="Normal"/>
    <w:qFormat/>
    <w:pPr>
      <w:spacing w:before="120" w:after="120"/>
    </w:pPr>
    <w:rPr>
      <w:b/>
    </w:rPr>
  </w:style>
  <w:style w:type="paragraph" w:styleId="Tekstbalonia">
    <w:name w:val="Balloon Text"/>
    <w:basedOn w:val="Normal"/>
    <w:semiHidden/>
    <w:rsid w:val="000C4DAF"/>
    <w:rPr>
      <w:rFonts w:ascii="Tahoma" w:hAnsi="Tahoma" w:cs="Tahoma"/>
      <w:sz w:val="16"/>
      <w:szCs w:val="16"/>
    </w:rPr>
  </w:style>
  <w:style w:type="paragraph" w:styleId="Zaglavlje">
    <w:name w:val="header"/>
    <w:basedOn w:val="Normal"/>
    <w:rsid w:val="00402972"/>
    <w:pPr>
      <w:tabs>
        <w:tab w:val="center" w:pos="4536"/>
        <w:tab w:val="right" w:pos="9072"/>
      </w:tabs>
    </w:pPr>
  </w:style>
  <w:style w:type="character" w:styleId="Brojstranice">
    <w:name w:val="page number"/>
    <w:basedOn w:val="Zadanifontodlomka"/>
    <w:rsid w:val="00402972"/>
  </w:style>
  <w:style w:type="paragraph" w:styleId="Podnoje">
    <w:name w:val="footer"/>
    <w:basedOn w:val="Normal"/>
    <w:rsid w:val="00402972"/>
    <w:pPr>
      <w:tabs>
        <w:tab w:val="center" w:pos="4536"/>
        <w:tab w:val="right" w:pos="9072"/>
      </w:tabs>
    </w:pPr>
  </w:style>
  <w:style w:type="paragraph" w:styleId="Odlomakpopisa">
    <w:name w:val="List Paragraph"/>
    <w:basedOn w:val="Normal"/>
    <w:uiPriority w:val="34"/>
    <w:qFormat/>
    <w:rsid w:val="00456958"/>
    <w:pPr>
      <w:ind w:left="708"/>
    </w:pPr>
    <w:rPr>
      <w:szCs w:val="24"/>
      <w:lang w:val="hr-HR"/>
    </w:rPr>
  </w:style>
  <w:style w:type="character" w:styleId="Naslov1Char" w:customStyle="true">
    <w:name w:val="Naslov 1 Char"/>
    <w:basedOn w:val="Zadanifontodlomka"/>
    <w:link w:val="Naslov1"/>
    <w:rsid w:val="00C91952"/>
    <w:rPr>
      <w:b/>
      <w:sz w:val="24"/>
    </w:rPr>
  </w:style>
  <w:style w:type="character" w:styleId="Tekstrezerviranogmjesta">
    <w:name w:val="Placeholder Text"/>
    <w:basedOn w:val="Zadanifontodlomka"/>
    <w:uiPriority w:val="99"/>
    <w:semiHidden/>
    <w:rsid w:val="00AF5278"/>
    <w:rPr>
      <w:color w:val="808080"/>
      <w:bdr w:val="none" w:color="auto" w:sz="0" w:space="0"/>
      <w:shd w:val="clear" w:color="auto" w:fill="auto"/>
    </w:rPr>
  </w:style>
  <w:style w:type="character" w:styleId="eSPISCCParagraphDefaultFont" w:customStyle="true">
    <w:name w:val="eSPIS_CC_Paragraph Default Font"/>
    <w:basedOn w:val="Zadanifontodlomka"/>
    <w:rsid w:val="00AF527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F5278"/>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AF5278"/>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AF5278"/>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376742">
      <w:bodyDiv w:val="true"/>
      <w:marLeft w:val="0"/>
      <w:marRight w:val="0"/>
      <w:marTop w:val="0"/>
      <w:marBottom w:val="0"/>
      <w:divBdr>
        <w:top w:val="none" w:color="auto" w:sz="0" w:space="0"/>
        <w:left w:val="none" w:color="auto" w:sz="0" w:space="0"/>
        <w:bottom w:val="none" w:color="auto" w:sz="0" w:space="0"/>
        <w:right w:val="none" w:color="auto" w:sz="0" w:space="0"/>
      </w:divBdr>
    </w:div>
    <w:div w:id="1094783358">
      <w:bodyDiv w:val="true"/>
      <w:marLeft w:val="0"/>
      <w:marRight w:val="0"/>
      <w:marTop w:val="0"/>
      <w:marBottom w:val="0"/>
      <w:divBdr>
        <w:top w:val="none" w:color="auto" w:sz="0" w:space="0"/>
        <w:left w:val="none" w:color="auto" w:sz="0" w:space="0"/>
        <w:bottom w:val="none" w:color="auto" w:sz="0" w:space="0"/>
        <w:right w:val="none" w:color="auto" w:sz="0" w:space="0"/>
      </w:divBdr>
    </w:div>
    <w:div w:id="1102065173">
      <w:bodyDiv w:val="true"/>
      <w:marLeft w:val="0"/>
      <w:marRight w:val="0"/>
      <w:marTop w:val="0"/>
      <w:marBottom w:val="0"/>
      <w:divBdr>
        <w:top w:val="none" w:color="auto" w:sz="0" w:space="0"/>
        <w:left w:val="none" w:color="auto" w:sz="0" w:space="0"/>
        <w:bottom w:val="none" w:color="auto" w:sz="0" w:space="0"/>
        <w:right w:val="none" w:color="auto" w:sz="0" w:space="0"/>
      </w:divBdr>
    </w:div>
    <w:div w:id="1446729671">
      <w:bodyDiv w:val="true"/>
      <w:marLeft w:val="0"/>
      <w:marRight w:val="0"/>
      <w:marTop w:val="0"/>
      <w:marBottom w:val="0"/>
      <w:divBdr>
        <w:top w:val="none" w:color="auto" w:sz="0" w:space="0"/>
        <w:left w:val="none" w:color="auto" w:sz="0" w:space="0"/>
        <w:bottom w:val="none" w:color="auto" w:sz="0" w:space="0"/>
        <w:right w:val="none" w:color="auto" w:sz="0" w:space="0"/>
      </w:divBdr>
    </w:div>
    <w:div w:id="1466239796">
      <w:bodyDiv w:val="true"/>
      <w:marLeft w:val="0"/>
      <w:marRight w:val="0"/>
      <w:marTop w:val="0"/>
      <w:marBottom w:val="0"/>
      <w:divBdr>
        <w:top w:val="none" w:color="auto" w:sz="0" w:space="0"/>
        <w:left w:val="none" w:color="auto" w:sz="0" w:space="0"/>
        <w:bottom w:val="none" w:color="auto" w:sz="0" w:space="0"/>
        <w:right w:val="none" w:color="auto" w:sz="0" w:space="0"/>
      </w:divBdr>
    </w:div>
    <w:div w:id="1511263268">
      <w:bodyDiv w:val="true"/>
      <w:marLeft w:val="0"/>
      <w:marRight w:val="0"/>
      <w:marTop w:val="0"/>
      <w:marBottom w:val="0"/>
      <w:divBdr>
        <w:top w:val="none" w:color="auto" w:sz="0" w:space="0"/>
        <w:left w:val="none" w:color="auto" w:sz="0" w:space="0"/>
        <w:bottom w:val="none" w:color="auto" w:sz="0" w:space="0"/>
        <w:right w:val="none" w:color="auto" w:sz="0" w:space="0"/>
      </w:divBdr>
    </w:div>
    <w:div w:id="207454667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21. siječnja 2025.</izvorni_sadrzaj>
    <derivirana_varijabla naziv="DomainObject.StvarniPocetakDatum_1">21. siječnja 2025.</derivirana_varijabla>
  </DomainObject.StvarniPocetakDatum>
  <DomainObject.StvarniZavrsetakDatum>
    <izvorni_sadrzaj>21. siječnja 2025.</izvorni_sadrzaj>
    <derivirana_varijabla naziv="DomainObject.StvarniZavrsetakDatum_1">21. siječnja 2025.</derivirana_varijabla>
  </DomainObject.StvarniZavrsetakDatum>
  <DomainObject.PlaniraniZavrsetakDatum>
    <izvorni_sadrzaj>21. siječnja 2025.</izvorni_sadrzaj>
    <derivirana_varijabla naziv="DomainObject.PlaniraniZavrsetakDatum_1">21. siječnja 2025.</derivirana_varijabla>
  </DomainObject.PlaniraniZavrsetakDatum>
  <DomainObject.PlaniraniPocetakDatum>
    <izvorni_sadrzaj>21. siječnja 2025.</izvorni_sadrzaj>
    <derivirana_varijabla naziv="DomainObject.PlaniraniPocetakDatum_1">21. siječnja 2025.</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12:05</izvorni_sadrzaj>
    <derivirana_varijabla naziv="DomainObject.StvarniZavrsetakVrijeme_1">12:05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siječnja 2025.</izvorni_sadrzaj>
    <derivirana_varijabla naziv="DomainObject.Zapisnik.DatumKreiranja_1">21. siječnja 2025.</derivirana_varijabla>
  </DomainObject.Zapisnik.DatumKreiranja>
  <DomainObject.Zapisnik.ImovinskaKorist>
    <izvorni_sadrzaj/>
    <derivirana_varijabla naziv="DomainObject.Zapisnik.ImovinskaKorist_1"/>
  </DomainObject.Zapisnik.ImovinskaKorist>
  <DomainObject.Zapisnik.Oznaka>
    <izvorni_sadrzaj>O-8848/2021-88</izvorni_sadrzaj>
    <derivirana_varijabla naziv="DomainObject.Zapisnik.Oznaka_1">O-8848/2021-88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8848</izvorni_sadrzaj>
    <derivirana_varijabla naziv="DomainObject.Predmet.Broj_1">8848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2021.</izvorni_sadrzaj>
    <derivirana_varijabla naziv="DomainObject.Predmet.DatumOsnivanja_1">9. studenog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O-8848/2021</izvorni_sadrzaj>
    <derivirana_varijabla naziv="DomainObject.Predmet.OznakaBroj_1">O-8848/2021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Borna Pešek</izvorni_sadrzaj>
    <derivirana_varijabla naziv="DomainObject.Predmet.Referada.Sudac_1">Borna Pešek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Paleka; Božo Paleka zastupanog po punomoćniku Nikola Bartolić; Marinko Paleka; Šime Paleka; Dinka Gerbaz; Irena Dragaš; Kristina Rakocija; Domagoj Dragaš; Simeona Dragaš; Milka Vida Kekez; Neven Paleka; Marija Bilaver; Tomislav Bilaver; Zdenko Žilić; Ivan Žilić; Milenko Žilić; Boris Žilić; Sandra Ćurković zastupane po punomoćniku Leo Buljat; Nebojša Ćurković zastupanog po punomoćniku Ivo Pletikosa; Marko Bilaver; Kažimir Bilaver; Slavko Bilaver; Višnja Mamić; Marko Žilić; Marija Kuman; Sanja Paleka; Ante Paleka; Iva Paleka; Milan Paleka; Ante Paleka; Anka Gurlica; Edna Vučković; Milka Ugarković; Danica Kalmeta; Kata Šikić; Nevenka Paleka; Mladen Paleka; Martin Zubak; Marin Zubak; Katarina Pandža; Šime Škara; Dinka Colić; Dragica Steingruber; Bosiljka Žilić-Rink; Stipe Škara; Bazilika Presvetog Srca Isusova zastupanog po punomoćniku Žarko Smolčić; HRVATSKA POKRAJINA DRUŽBE ISUSOVE zastupanog po punomoćniku Žarko Smolčić; REZIDENCIJA DRUŽBE ISUSOVE zastupanog po punomoćniku Žarko Smolčić; Marija Matas</izvorni_sadrzaj>
    <derivirana_varijabla naziv="DomainObject.Predmet.StrankaFormated_1">  Ivan Paleka; Božo Paleka zastupanog po punomoćniku Nikola Bartolić; Marinko Paleka; Šime Paleka; Dinka Gerbaz; Irena Dragaš; Kristina Rakocija; Domagoj Dragaš; Simeona Dragaš; Milka Vida Kekez; Neven Paleka; Marija Bilaver; Tomislav Bilaver; Zdenko Žilić; Ivan Žilić; Milenko Žilić; Boris Žilić; Sandra Ćurković zastupane po punomoćniku Leo Buljat; Nebojša Ćurković zastupanog po punomoćniku Ivo Pletikosa; Marko Bilaver; Kažimir Bilaver; Slavko Bilaver; Višnja Mamić; Marko Žilić; Marija Kuman; Sanja Paleka; Ante Paleka; Iva Paleka; Milan Paleka; Ante Paleka; Anka Gurlica; Edna Vučković; Milka Ugarković; Danica Kalmeta; Kata Šikić; Nevenka Paleka; Mladen Paleka; Martin Zubak; Marin Zubak; Katarina Pandža; Šime Škara; Dinka Colić; Dragica Steingruber; Bosiljka Žilić-Rink; Stipe Škara; Bazilika Presvetog Srca Isusova zastupanog po punomoćniku Žarko Smolčić; HRVATSKA POKRAJINA DRUŽBE ISUSOVE zastupanog po punomoćniku Žarko Smolčić; REZIDENCIJA DRUŽBE ISUSOVE zastupanog po punomoćniku Žarko Smolčić; Marija Matas</derivirana_varijabla>
  </DomainObject.Predmet.StrankaFormated>
  <DomainObject.Predmet.StrankaFormatedOIB>
    <izvorni_sadrzaj>  Ivan Paleka; Božo Paleka, OIB 57417021679 zastupanog po punomoćniku Nikola Bartolić; Marinko Paleka, OIB 08377659874; Šime Paleka, OIB 47393495821; Dinka Gerbaz, OIB 82874808578; Irena Dragaš, OIB 60108547233; Kristina Rakocija, OIB 08279078301; Domagoj Dragaš, OIB 76703323040; Simeona Dragaš; Milka Vida Kekez; Neven Paleka, OIB 17513414574; Marija Bilaver, OIB 33755267088; Tomislav Bilaver, OIB 37980003426; Zdenko Žilić, OIB 27590874101; Ivan Žilić; Milenko Žilić, OIB 72065195405; Boris Žilić, OIB 99541711621; Sandra Ćurković, OIB 68456296235 zastupane po punomoćniku Leo Buljat; Nebojša Ćurković, OIB 24081490753 zastupanog po punomoćniku Ivo Pletikosa; Marko Bilaver, OIB 07460993029; Kažimir Bilaver, OIB 92211310962; Slavko Bilaver, OIB 53679859593; Višnja Mamić, OIB 41704931304; Marko Žilić; Marija Kuman, OIB 54645401957; Sanja Paleka, OIB 77323825999; Ante Paleka, OIB 60156752667; Iva Paleka, OIB 97173984935; Milan Paleka, OIB 88329713833; Ante Paleka, OIB 09537720180; Anka Gurlica, OIB 54208909774; Edna Vučković, OIB 30549042560; Milka Ugarković, OIB 50580723442; Danica Kalmeta, OIB 30541809697; Kata Šikić, OIB 45511550101; Nevenka Paleka, OIB 59396280020; Mladen Paleka, OIB 82651307666; Martin Zubak, OIB 41734228269; Marin Zubak, OIB 08274467454; Katarina Pandža, OIB 93447099271; Šime Škara, OIB 58574565865; Dinka Colić, OIB 09375710815; Dragica Steingruber, OIB 73624582104; Bosiljka Žilić-Rink, OIB 71490164285; Stipe Škara, OIB 40713448921; Bazilika Presvetog Srca Isusova, OIB 91879470475 zastupanog po punomoćniku Žarko Smolčić; HRVATSKA POKRAJINA DRUŽBE ISUSOVE, OIB 36546360268 zastupanog po punomoćniku Žarko Smolčić; REZIDENCIJA DRUŽBE ISUSOVE, OIB 16174523743 zastupanog po punomoćniku Žarko Smolčić; Marija Matas, OIB 43915162291</izvorni_sadrzaj>
    <derivirana_varijabla naziv="DomainObject.Predmet.StrankaFormatedOIB_1">  Ivan Paleka; Božo Paleka, OIB 57417021679 zastupanog po punomoćniku Nikola Bartolić; Marinko Paleka, OIB 08377659874; Šime Paleka, OIB 47393495821; Dinka Gerbaz, OIB 82874808578; Irena Dragaš, OIB 60108547233; Kristina Rakocija, OIB 08279078301; Domagoj Dragaš, OIB 76703323040; Simeona Dragaš; Milka Vida Kekez; Neven Paleka, OIB 17513414574; Marija Bilaver, OIB 33755267088; Tomislav Bilaver, OIB 37980003426; Zdenko Žilić, OIB 27590874101; Ivan Žilić; Milenko Žilić, OIB 72065195405; Boris Žilić, OIB 99541711621; Sandra Ćurković, OIB 68456296235 zastupane po punomoćniku Leo Buljat; Nebojša Ćurković, OIB 24081490753 zastupanog po punomoćniku Ivo Pletikosa; Marko Bilaver, OIB 07460993029; Kažimir Bilaver, OIB 92211310962; Slavko Bilaver, OIB 53679859593; Višnja Mamić, OIB 41704931304; Marko Žilić; Marija Kuman, OIB 54645401957; Sanja Paleka, OIB 77323825999; Ante Paleka, OIB 60156752667; Iva Paleka, OIB 97173984935; Milan Paleka, OIB 88329713833; Ante Paleka, OIB 09537720180; Anka Gurlica, OIB 54208909774; Edna Vučković, OIB 30549042560; Milka Ugarković, OIB 50580723442; Danica Kalmeta, OIB 30541809697; Kata Šikić, OIB 45511550101; Nevenka Paleka, OIB 59396280020; Mladen Paleka, OIB 82651307666; Martin Zubak, OIB 41734228269; Marin Zubak, OIB 08274467454; Katarina Pandža, OIB 93447099271; Šime Škara, OIB 58574565865; Dinka Colić, OIB 09375710815; Dragica Steingruber, OIB 73624582104; Bosiljka Žilić-Rink, OIB 71490164285; Stipe Škara, OIB 40713448921; Bazilika Presvetog Srca Isusova, OIB 91879470475 zastupanog po punomoćniku Žarko Smolčić; HRVATSKA POKRAJINA DRUŽBE ISUSOVE, OIB 36546360268 zastupanog po punomoćniku Žarko Smolčić; REZIDENCIJA DRUŽBE ISUSOVE, OIB 16174523743 zastupanog po punomoćniku Žarko Smolčić; Marija Matas, OIB 43915162291</derivirana_varijabla>
  </DomainObject.Predmet.StrankaFormatedOIB>
  <DomainObject.Predmet.StrankaFormatedWithAdress>
    <izvorni_sadrzaj> Ivan Paleka, Preradovićeva 2, 10000 Zagreb; Božo Paleka, Ulica Hrvatskog Sabora 4, 23000 Zadar zastupanog po punomoćniku Nikola Bartolić; Marinko Paleka, ULICA II 52, 23222 Zemunik Donji; Šime Paleka, Ulica Ivana Lucića 12, 23000 Zadar; Dinka Gerbaz, Vukovarska 74, 51000 Rijeka; Irena Dragaš, Ulica Hrvatskog Sabora 16, 23000 Zadar; Kristina Rakocija, Vinkovačka Ulica 8 C, 23000 Zadar; Domagoj Dragaš, Ulica Hrvatskog Sabora 16, 23000 Zadar; Simeona Dragaš, Ulica Hrvatskog Sabora 16, 23000 Zadar; Milka Vida Kekez, M. Getaldića 21, 21000 Split; Neven Paleka, Ulica Braće Bilšić 2, 23000 Zadar; Marija Bilaver, Obala Kneza Branimira 2 D, 23000 Zadar; Tomislav Bilaver, Gospodska Ulica 29 A, 10000 Zagreb; Zdenko Žilić, Donji Zemunik Ulica Xvi 93, 23222 Zemunik Donji; Ivan Žilić, Zemunik Donji 91, 23222 Zemunik Donji; Milenko Žilić, ULICA XVI 97 (ranije: ZEMUNIK DONJI, ZEMUNIK DONJI, 97), 23222 Zemunik Donji; Boris Žilić, Donji Zemunik Ul Xvii 43, 23222 Zemunik Donji; Sandra Ćurković, Vukovarska Ulica 4 H, 23000 Zadar zastupane po punomoćniku Leo Buljat; Nebojša Ćurković, DONJI ZEMUNIK ULICA II 87 (ranije: ZEMUNIK DONJI, ZEMUNIK DONJI, 5), 23222 Zemunik Donji zastupanog po punomoćniku Ivo Pletikosa; Marko Bilaver, Ulica Gojka Šuška 1, 23223 Škabrnja; Kažimir Bilaver, ULICA SAMOSTALNOG BATALJUNA 12 (ranije: ŠKABRNJA, ŠKABRNJE, 523), 23223 Škabrnja; Slavko Bilaver, 60 N Central Ave.apt. 100, 60630 Chicago; Višnja Mamić, Trg Marka Marulića 2, 10000 Zagreb; Marko Žilić; Marija Kuman, Pristeg 173, 23422 Pristeg; Sanja Paleka, Ulica Nikole Šopa 2, 23000 Zadar; Ante Paleka, Ulica Nikole Šopa 2, 23000 Zadar; Iva Paleka, Ulica Nikole Šopa 2, 23000 Zadar; Milan Paleka, Stjepana Radića 34, 23000 Zadar; Ante Paleka, Ulica Petra Skoka 1 E, 23000 Zadar; Anka Gurlica, ULICA 18.STUDENOG 1991. 51 (ranije: ŠKABRNJA, ŠKABRNJE, 14), 23223 Škabrnja; Edna Vučković, Poljica 50, 23222 Zemunik Donji; Milka Ugarković, GORICA 140 (ranije: GORICA, GORICA, 32), 23206 Sukošan; Danica Kalmeta, Karma 46, 23000 Zadar; Kata Šikić, Ljudevita Jonkea 5, 23000 Zadar; Nevenka Paleka, Ivana Lucića 14, 23000 Zadar; Mladen Paleka, Težački Put 100, 23205 Bibinje; Martin Zubak, Gaženička Cesta 7, 23000 Zadar; Marin Zubak, Put Vrela 1, 23000 Zadar; Katarina Pandža, Postrojbi Spec. Policije Zadar 6, 23000 Zadar; Šime Škara, Hrvatskog Državnog Sabora 90, 23223 Škabrnja; Dinka Colić, Sv. Petar Na Moru 168, 23210 Sveti Petar Na Moru; Dragica Steingruber, Tustica 35b, 23210 Sveti Petar Na Moru; Bosiljka Žilić-Rink, Ljudevita Jonkea 7, 23000 Zadar; Stipe Škara, Ulica Hrvatskog Državnog Sabora 90, 23223 Škabrnja; Bazilika Presvetog Srca Isusova, Palmotićeva 31-33, 10000 Zagreb zastupanog po punomoćniku Žarko Smolčić; HRVATSKA POKRAJINA DRUŽBE ISUSOVE, Palmotićeva 31, 10000 Zagreb zastupanog po punomoćniku Žarko Smolčić; REZIDENCIJA DRUŽBE ISUSOVE, Palmotićeva 33, 10000 Zagreb zastupanog po punomoćniku Žarko Smolčić; Marija Matas</izvorni_sadrzaj>
    <derivirana_varijabla naziv="DomainObject.Predmet.StrankaFormatedWithAdress_1"> Ivan Paleka, Preradovićeva 2, 10000 Zagreb; Božo Paleka, Ulica Hrvatskog Sabora 4, 23000 Zadar zastupanog po punomoćniku Nikola Bartolić; Marinko Paleka, ULICA II 52, 23222 Zemunik Donji; Šime Paleka, Ulica Ivana Lucića 12, 23000 Zadar; Dinka Gerbaz, Vukovarska 74, 51000 Rijeka; Irena Dragaš, Ulica Hrvatskog Sabora 16, 23000 Zadar; Kristina Rakocija, Vinkovačka Ulica 8 C, 23000 Zadar; Domagoj Dragaš, Ulica Hrvatskog Sabora 16, 23000 Zadar; Simeona Dragaš, Ulica Hrvatskog Sabora 16, 23000 Zadar; Milka Vida Kekez, M. Getaldića 21, 21000 Split; Neven Paleka, Ulica Braće Bilšić 2, 23000 Zadar; Marija Bilaver, Obala Kneza Branimira 2 D, 23000 Zadar; Tomislav Bilaver, Gospodska Ulica 29 A, 10000 Zagreb; Zdenko Žilić, Donji Zemunik Ulica Xvi 93, 23222 Zemunik Donji; Ivan Žilić, Zemunik Donji 91, 23222 Zemunik Donji; Milenko Žilić, ULICA XVI 97 (ranije: ZEMUNIK DONJI, ZEMUNIK DONJI, 97), 23222 Zemunik Donji; Boris Žilić, Donji Zemunik Ul Xvii 43, 23222 Zemunik Donji; Sandra Ćurković, Vukovarska Ulica 4 H, 23000 Zadar zastupane po punomoćniku Leo Buljat; Nebojša Ćurković, DONJI ZEMUNIK ULICA II 87 (ranije: ZEMUNIK DONJI, ZEMUNIK DONJI, 5), 23222 Zemunik Donji zastupanog po punomoćniku Ivo Pletikosa; Marko Bilaver, Ulica Gojka Šuška 1, 23223 Škabrnja; Kažimir Bilaver, ULICA SAMOSTALNOG BATALJUNA 12 (ranije: ŠKABRNJA, ŠKABRNJE, 523), 23223 Škabrnja; Slavko Bilaver, 60 N Central Ave.apt. 100, 60630 Chicago; Višnja Mamić, Trg Marka Marulića 2, 10000 Zagreb; Marko Žilić; Marija Kuman, Pristeg 173, 23422 Pristeg; Sanja Paleka, Ulica Nikole Šopa 2, 23000 Zadar; Ante Paleka, Ulica Nikole Šopa 2, 23000 Zadar; Iva Paleka, Ulica Nikole Šopa 2, 23000 Zadar; Milan Paleka, Stjepana Radića 34, 23000 Zadar; Ante Paleka, Ulica Petra Skoka 1 E, 23000 Zadar; Anka Gurlica, ULICA 18.STUDENOG 1991. 51 (ranije: ŠKABRNJA, ŠKABRNJE, 14), 23223 Škabrnja; Edna Vučković, Poljica 50, 23222 Zemunik Donji; Milka Ugarković, GORICA 140 (ranije: GORICA, GORICA, 32), 23206 Sukošan; Danica Kalmeta, Karma 46, 23000 Zadar; Kata Šikić, Ljudevita Jonkea 5, 23000 Zadar; Nevenka Paleka, Ivana Lucića 14, 23000 Zadar; Mladen Paleka, Težački Put 100, 23205 Bibinje; Martin Zubak, Gaženička Cesta 7, 23000 Zadar; Marin Zubak, Put Vrela 1, 23000 Zadar; Katarina Pandža, Postrojbi Spec. Policije Zadar 6, 23000 Zadar; Šime Škara, Hrvatskog Državnog Sabora 90, 23223 Škabrnja; Dinka Colić, Sv. Petar Na Moru 168, 23210 Sveti Petar Na Moru; Dragica Steingruber, Tustica 35b, 23210 Sveti Petar Na Moru; Bosiljka Žilić-Rink, Ljudevita Jonkea 7, 23000 Zadar; Stipe Škara, Ulica Hrvatskog Državnog Sabora 90, 23223 Škabrnja; Bazilika Presvetog Srca Isusova, Palmotićeva 31-33, 10000 Zagreb zastupanog po punomoćniku Žarko Smolčić; HRVATSKA POKRAJINA DRUŽBE ISUSOVE, Palmotićeva 31, 10000 Zagreb zastupanog po punomoćniku Žarko Smolčić; REZIDENCIJA DRUŽBE ISUSOVE, Palmotićeva 33, 10000 Zagreb zastupanog po punomoćniku Žarko Smolčić; Marija Matas</derivirana_varijabla>
  </DomainObject.Predmet.StrankaFormatedWithAdress>
  <DomainObject.Predmet.StrankaFormatedWithAdressOIB>
    <izvorni_sadrzaj> Ivan Paleka, Preradovićeva 2, 10000 Zagreb; Božo Paleka, OIB 57417021679, Ulica Hrvatskog Sabora 4, 23000 Zadar zastupanog po punomoćniku Nikola Bartolić; Marinko Paleka, OIB 08377659874, ULICA II 52, 23222 Zemunik Donji; Šime Paleka, OIB 47393495821, Ulica Ivana Lucića 12, 23000 Zadar; Dinka Gerbaz, OIB 82874808578, Vukovarska 74, 51000 Rijeka; Irena Dragaš, OIB 60108547233, Ulica Hrvatskog Sabora 16, 23000 Zadar; Kristina Rakocija, OIB 08279078301, Vinkovačka Ulica 8 C, 23000 Zadar; Domagoj Dragaš, OIB 76703323040, Ulica Hrvatskog Sabora 16, 23000 Zadar; Simeona Dragaš, Ulica Hrvatskog Sabora 16, 23000 Zadar; Milka Vida Kekez, M. Getaldića 21, 21000 Split; Neven Paleka, OIB 17513414574, Ulica Braće Bilšić 2, 23000 Zadar; Marija Bilaver, OIB 33755267088, Obala Kneza Branimira 2 D, 23000 Zadar; Tomislav Bilaver, OIB 37980003426, Gospodska Ulica 29 A, 10000 Zagreb; Zdenko Žilić, OIB 27590874101, Donji Zemunik Ulica Xvi 93, 23222 Zemunik Donji; Ivan Žilić, Zemunik Donji 91, 23222 Zemunik Donji; Milenko Žilić, OIB 72065195405, ULICA XVI 97 (ranije: ZEMUNIK DONJI, ZEMUNIK DONJI, 97), 23222 Zemunik Donji; Boris Žilić, OIB 99541711621, Donji Zemunik Ul Xvii 43, 23222 Zemunik Donji; Sandra Ćurković, OIB 68456296235, Vukovarska Ulica 4 H, 23000 Zadar zastupane po punomoćniku Leo Buljat; Nebojša Ćurković, OIB 24081490753, DONJI ZEMUNIK ULICA II 87 (ranije: ZEMUNIK DONJI, ZEMUNIK DONJI, 5), 23222 Zemunik Donji zastupanog po punomoćniku Ivo Pletikosa; Marko Bilaver, OIB 07460993029, Ulica Gojka Šuška 1, 23223 Škabrnja; Kažimir Bilaver, OIB 92211310962, ULICA SAMOSTALNOG BATALJUNA 12 (ranije: ŠKABRNJA, ŠKABRNJE, 523), 23223 Škabrnja; Slavko Bilaver, OIB 53679859593, 60 N Central Ave.apt. 100, 60630 Chicago; Višnja Mamić, OIB 41704931304, Trg Marka Marulića 2, 10000 Zagreb; Marko Žilić; Marija Kuman, OIB 54645401957, Pristeg 173, 23422 Pristeg; Sanja Paleka, OIB 77323825999, Ulica Nikole Šopa 2, 23000 Zadar; Ante Paleka, OIB 60156752667, Ulica Nikole Šopa 2, 23000 Zadar; Iva Paleka, OIB 97173984935, Ulica Nikole Šopa 2, 23000 Zadar; Milan Paleka, OIB 88329713833, Stjepana Radića 34, 23000 Zadar; Ante Paleka, OIB 09537720180, Ulica Petra Skoka 1 E, 23000 Zadar; Anka Gurlica, OIB 54208909774, ULICA 18.STUDENOG 1991. 51 (ranije: ŠKABRNJA, ŠKABRNJE, 14), 23223 Škabrnja; Edna Vučković, OIB 30549042560, Poljica 50, 23222 Zemunik Donji; Milka Ugarković, OIB 50580723442, GORICA 140 (ranije: GORICA, GORICA, 32), 23206 Sukošan; Danica Kalmeta, OIB 30541809697, Karma 46, 23000 Zadar; Kata Šikić, OIB 45511550101, Ljudevita Jonkea 5, 23000 Zadar; Nevenka Paleka, OIB 59396280020, Ivana Lucića 14, 23000 Zadar; Mladen Paleka, OIB 82651307666, Težački Put 100, 23205 Bibinje; Martin Zubak, OIB 41734228269, Gaženička Cesta 7, 23000 Zadar; Marin Zubak, OIB 08274467454, Put Vrela 1, 23000 Zadar; Katarina Pandža, OIB 93447099271, Postrojbi Spec. Policije Zadar 6, 23000 Zadar; Šime Škara, OIB 58574565865, Hrvatskog Državnog Sabora 90, 23223 Škabrnja; Dinka Colić, OIB 09375710815, Sv. Petar Na Moru 168, 23210 Sveti Petar Na Moru; Dragica Steingruber, OIB 73624582104, Tustica 35b, 23210 Sveti Petar Na Moru; Bosiljka Žilić-Rink, OIB 71490164285, Ljudevita Jonkea 7, 23000 Zadar; Stipe Škara, OIB 40713448921, Ulica Hrvatskog Državnog Sabora 90, 23223 Škabrnja; Bazilika Presvetog Srca Isusova, OIB 91879470475, Palmotićeva 31-33, 10000 Zagreb zastupanog po punomoćniku Žarko Smolčić; HRVATSKA POKRAJINA DRUŽBE ISUSOVE, OIB 36546360268, Palmotićeva 31, 10000 Zagreb zastupanog po punomoćniku Žarko Smolčić; REZIDENCIJA DRUŽBE ISUSOVE, OIB 16174523743, Palmotićeva 33, 10000 Zagreb zastupanog po punomoćniku Žarko Smolčić; Marija Matas, OIB 43915162291</izvorni_sadrzaj>
    <derivirana_varijabla naziv="DomainObject.Predmet.StrankaFormatedWithAdressOIB_1"> Ivan Paleka, Preradovićeva 2, 10000 Zagreb; Božo Paleka, OIB 57417021679, Ulica Hrvatskog Sabora 4, 23000 Zadar zastupanog po punomoćniku Nikola Bartolić; Marinko Paleka, OIB 08377659874, ULICA II 52, 23222 Zemunik Donji; Šime Paleka, OIB 47393495821, Ulica Ivana Lucića 12, 23000 Zadar; Dinka Gerbaz, OIB 82874808578, Vukovarska 74, 51000 Rijeka; Irena Dragaš, OIB 60108547233, Ulica Hrvatskog Sabora 16, 23000 Zadar; Kristina Rakocija, OIB 08279078301, Vinkovačka Ulica 8 C, 23000 Zadar; Domagoj Dragaš, OIB 76703323040, Ulica Hrvatskog Sabora 16, 23000 Zadar; Simeona Dragaš, Ulica Hrvatskog Sabora 16, 23000 Zadar; Milka Vida Kekez, M. Getaldića 21, 21000 Split; Neven Paleka, OIB 17513414574, Ulica Braće Bilšić 2, 23000 Zadar; Marija Bilaver, OIB 33755267088, Obala Kneza Branimira 2 D, 23000 Zadar; Tomislav Bilaver, OIB 37980003426, Gospodska Ulica 29 A, 10000 Zagreb; Zdenko Žilić, OIB 27590874101, Donji Zemunik Ulica Xvi 93, 23222 Zemunik Donji; Ivan Žilić, Zemunik Donji 91, 23222 Zemunik Donji; Milenko Žilić, OIB 72065195405, ULICA XVI 97 (ranije: ZEMUNIK DONJI, ZEMUNIK DONJI, 97), 23222 Zemunik Donji; Boris Žilić, OIB 99541711621, Donji Zemunik Ul Xvii 43, 23222 Zemunik Donji; Sandra Ćurković, OIB 68456296235, Vukovarska Ulica 4 H, 23000 Zadar zastupane po punomoćniku Leo Buljat; Nebojša Ćurković, OIB 24081490753, DONJI ZEMUNIK ULICA II 87 (ranije: ZEMUNIK DONJI, ZEMUNIK DONJI, 5), 23222 Zemunik Donji zastupanog po punomoćniku Ivo Pletikosa; Marko Bilaver, OIB 07460993029, Ulica Gojka Šuška 1, 23223 Škabrnja; Kažimir Bilaver, OIB 92211310962, ULICA SAMOSTALNOG BATALJUNA 12 (ranije: ŠKABRNJA, ŠKABRNJE, 523), 23223 Škabrnja; Slavko Bilaver, OIB 53679859593, 60 N Central Ave.apt. 100, 60630 Chicago; Višnja Mamić, OIB 41704931304, Trg Marka Marulića 2, 10000 Zagreb; Marko Žilić; Marija Kuman, OIB 54645401957, Pristeg 173, 23422 Pristeg; Sanja Paleka, OIB 77323825999, Ulica Nikole Šopa 2, 23000 Zadar; Ante Paleka, OIB 60156752667, Ulica Nikole Šopa 2, 23000 Zadar; Iva Paleka, OIB 97173984935, Ulica Nikole Šopa 2, 23000 Zadar; Milan Paleka, OIB 88329713833, Stjepana Radića 34, 23000 Zadar; Ante Paleka, OIB 09537720180, Ulica Petra Skoka 1 E, 23000 Zadar; Anka Gurlica, OIB 54208909774, ULICA 18.STUDENOG 1991. 51 (ranije: ŠKABRNJA, ŠKABRNJE, 14), 23223 Škabrnja; Edna Vučković, OIB 30549042560, Poljica 50, 23222 Zemunik Donji; Milka Ugarković, OIB 50580723442, GORICA 140 (ranije: GORICA, GORICA, 32), 23206 Sukošan; Danica Kalmeta, OIB 30541809697, Karma 46, 23000 Zadar; Kata Šikić, OIB 45511550101, Ljudevita Jonkea 5, 23000 Zadar; Nevenka Paleka, OIB 59396280020, Ivana Lucića 14, 23000 Zadar; Mladen Paleka, OIB 82651307666, Težački Put 100, 23205 Bibinje; Martin Zubak, OIB 41734228269, Gaženička Cesta 7, 23000 Zadar; Marin Zubak, OIB 08274467454, Put Vrela 1, 23000 Zadar; Katarina Pandža, OIB 93447099271, Postrojbi Spec. Policije Zadar 6, 23000 Zadar; Šime Škara, OIB 58574565865, Hrvatskog Državnog Sabora 90, 23223 Škabrnja; Dinka Colić, OIB 09375710815, Sv. Petar Na Moru 168, 23210 Sveti Petar Na Moru; Dragica Steingruber, OIB 73624582104, Tustica 35b, 23210 Sveti Petar Na Moru; Bosiljka Žilić-Rink, OIB 71490164285, Ljudevita Jonkea 7, 23000 Zadar; Stipe Škara, OIB 40713448921, Ulica Hrvatskog Državnog Sabora 90, 23223 Škabrnja; Bazilika Presvetog Srca Isusova, OIB 91879470475, Palmotićeva 31-33, 10000 Zagreb zastupanog po punomoćniku Žarko Smolčić; HRVATSKA POKRAJINA DRUŽBE ISUSOVE, OIB 36546360268, Palmotićeva 31, 10000 Zagreb zastupanog po punomoćniku Žarko Smolčić; REZIDENCIJA DRUŽBE ISUSOVE, OIB 16174523743, Palmotićeva 33, 10000 Zagreb zastupanog po punomoćniku Žarko Smolčić; Marija Matas, OIB 43915162291</derivirana_varijabla>
  </DomainObject.Predmet.StrankaFormatedWithAdressOIB>
  <DomainObject.Predmet.StrankaWithAdress>
    <izvorni_sadrzaj>Ivan Paleka Preradovićeva 2,10000 Zagreb,Božo Paleka Ulica Hrvatskog Sabora 4,23000 Zadar,Marinko Paleka ULICA II 52,23222 Zemunik Donji,Šime Paleka Ulica Ivana Lucića 12,23000 Zadar,Dinka Gerbaz Vukovarska 74,51000 Rijeka,Irena Dragaš Ulica Hrvatskog Sabora 16,23000 Zadar,Kristina Rakocija Vinkovačka Ulica 8 C,23000 Zadar,Domagoj Dragaš Ulica Hrvatskog Sabora 16,23000 Zadar,Simeona Dragaš Ulica Hrvatskog Sabora 16,23000 Zadar,Milka Vida Kekez M. Getaldića 21,21000 Split,Neven Paleka Ulica Braće Bilšić 2,23000 Zadar,Marija Bilaver Obala Kneza Branimira 2 D,23000 Zadar,Tomislav Bilaver Gospodska Ulica 29 A,10000 Zagreb,Zdenko Žilić Donji Zemunik Ulica Xvi 93,23222 Zemunik Donji,Ivan Žilić Zemunik Donji 91,23222 Zemunik Donji,Milenko Žilić ULICA XVI 97 (ranije: ZEMUNIK DONJI, ZEMUNIK DONJI, 97),23222 Zemunik Donji,Boris Žilić Donji Zemunik Ul Xvii 43,23222 Zemunik Donji,Sandra Ćurković Vukovarska Ulica 4 H,23000 Zadar,Nebojša Ćurković DONJI ZEMUNIK ULICA II 87 (ranije: ZEMUNIK DONJI, ZEMUNIK DONJI, 5),23222 Zemunik Donji,Marko Bilaver Ulica Gojka Šuška 1,23223 Škabrnja,Kažimir Bilaver ULICA SAMOSTALNOG BATALJUNA 12 (ranije: ŠKABRNJA, ŠKABRNJE, 523),23223 Škabrnja,Slavko Bilaver 60 N Central Ave.apt. 100,60630 Chicago,Višnja Mamić Trg Marka Marulića 2,10000 Zagreb,Marko Žilić ,Marija Kuman Pristeg 173,23422 Pristeg,Sanja Paleka Ulica Nikole Šopa 2,23000 Zadar,Ante Paleka Ulica Nikole Šopa 2,23000 Zadar,Iva Paleka Ulica Nikole Šopa 2,23000 Zadar,Milan Paleka Stjepana Radića 34,23000 Zadar,Ante Paleka Ulica Petra Skoka 1 E,23000 Zadar,Anka Gurlica ULICA 18.STUDENOG 1991. 51 (ranije: ŠKABRNJA, ŠKABRNJE, 14),23223 Škabrnja,Edna Vučković Poljica 50,23222 Zemunik Donji,Milka Ugarković GORICA 140 (ranije: GORICA, GORICA, 32),23206 Sukošan,Danica Kalmeta Karma 46,23000 Zadar,Kata Šikić Ljudevita Jonkea 5,23000 Zadar,Nevenka Paleka Ivana Lucića 14,23000 Zadar,Mladen Paleka Težački Put 100,23205 Bibinje,Martin Zubak Gaženička Cesta 7,23000 Zadar,Marin Zubak Put Vrela 1,23000 Zadar,Katarina Pandža Postrojbi Spec. Policije Zadar 6,23000 Zadar,Šime Škara Hrvatskog Državnog Sabora 90,23223 Škabrnja,Dinka Colić Sv. Petar Na Moru 168,23210 Sveti Petar Na Moru,Dragica Steingruber Tustica 35b,23210 Sveti Petar Na Moru,Bosiljka Žilić-Rink Ljudevita Jonkea 7,23000 Zadar,Stipe Škara Ulica Hrvatskog Državnog Sabora 90,23223 Škabrnja,Bazilika Presvetog Srca Isusova Palmotićeva 31-33,10000 Zagreb,HRVATSKA POKRAJINA DRUŽBE ISUSOVE Palmotićeva 31,10000 Zagreb,REZIDENCIJA DRUŽBE ISUSOVE Palmotićeva 33,10000 Zagreb,Marija Matas </izvorni_sadrzaj>
    <derivirana_varijabla naziv="DomainObject.Predmet.StrankaWithAdress_1">Ivan Paleka Preradovićeva 2,10000 Zagreb,Božo Paleka Ulica Hrvatskog Sabora 4,23000 Zadar,Marinko Paleka ULICA II 52,23222 Zemunik Donji,Šime Paleka Ulica Ivana Lucića 12,23000 Zadar,Dinka Gerbaz Vukovarska 74,51000 Rijeka,Irena Dragaš Ulica Hrvatskog Sabora 16,23000 Zadar,Kristina Rakocija Vinkovačka Ulica 8 C,23000 Zadar,Domagoj Dragaš Ulica Hrvatskog Sabora 16,23000 Zadar,Simeona Dragaš Ulica Hrvatskog Sabora 16,23000 Zadar,Milka Vida Kekez M. Getaldića 21,21000 Split,Neven Paleka Ulica Braće Bilšić 2,23000 Zadar,Marija Bilaver Obala Kneza Branimira 2 D,23000 Zadar,Tomislav Bilaver Gospodska Ulica 29 A,10000 Zagreb,Zdenko Žilić Donji Zemunik Ulica Xvi 93,23222 Zemunik Donji,Ivan Žilić Zemunik Donji 91,23222 Zemunik Donji,Milenko Žilić ULICA XVI 97 (ranije: ZEMUNIK DONJI, ZEMUNIK DONJI, 97),23222 Zemunik Donji,Boris Žilić Donji Zemunik Ul Xvii 43,23222 Zemunik Donji,Sandra Ćurković Vukovarska Ulica 4 H,23000 Zadar,Nebojša Ćurković DONJI ZEMUNIK ULICA II 87 (ranije: ZEMUNIK DONJI, ZEMUNIK DONJI, 5),23222 Zemunik Donji,Marko Bilaver Ulica Gojka Šuška 1,23223 Škabrnja,Kažimir Bilaver ULICA SAMOSTALNOG BATALJUNA 12 (ranije: ŠKABRNJA, ŠKABRNJE, 523),23223 Škabrnja,Slavko Bilaver 60 N Central Ave.apt. 100,60630 Chicago,Višnja Mamić Trg Marka Marulića 2,10000 Zagreb,Marko Žilić ,Marija Kuman Pristeg 173,23422 Pristeg,Sanja Paleka Ulica Nikole Šopa 2,23000 Zadar,Ante Paleka Ulica Nikole Šopa 2,23000 Zadar,Iva Paleka Ulica Nikole Šopa 2,23000 Zadar,Milan Paleka Stjepana Radića 34,23000 Zadar,Ante Paleka Ulica Petra Skoka 1 E,23000 Zadar,Anka Gurlica ULICA 18.STUDENOG 1991. 51 (ranije: ŠKABRNJA, ŠKABRNJE, 14),23223 Škabrnja,Edna Vučković Poljica 50,23222 Zemunik Donji,Milka Ugarković GORICA 140 (ranije: GORICA, GORICA, 32),23206 Sukošan,Danica Kalmeta Karma 46,23000 Zadar,Kata Šikić Ljudevita Jonkea 5,23000 Zadar,Nevenka Paleka Ivana Lucića 14,23000 Zadar,Mladen Paleka Težački Put 100,23205 Bibinje,Martin Zubak Gaženička Cesta 7,23000 Zadar,Marin Zubak Put Vrela 1,23000 Zadar,Katarina Pandža Postrojbi Spec. Policije Zadar 6,23000 Zadar,Šime Škara Hrvatskog Državnog Sabora 90,23223 Škabrnja,Dinka Colić Sv. Petar Na Moru 168,23210 Sveti Petar Na Moru,Dragica Steingruber Tustica 35b,23210 Sveti Petar Na Moru,Bosiljka Žilić-Rink Ljudevita Jonkea 7,23000 Zadar,Stipe Škara Ulica Hrvatskog Državnog Sabora 90,23223 Škabrnja,Bazilika Presvetog Srca Isusova Palmotićeva 31-33,10000 Zagreb,HRVATSKA POKRAJINA DRUŽBE ISUSOVE Palmotićeva 31,10000 Zagreb,REZIDENCIJA DRUŽBE ISUSOVE Palmotićeva 33,10000 Zagreb,Marija Matas </derivirana_varijabla>
  </DomainObject.Predmet.StrankaWithAdress>
  <DomainObject.Predmet.StrankaWithAdressOIB>
    <izvorni_sadrzaj>Ivan Paleka, Preradovićeva 2,10000 Zagreb,Božo Paleka, OIB 57417021679, Ulica Hrvatskog Sabora 4,23000 Zadar,Marinko Paleka, OIB 08377659874, ULICA II 52,23222 Zemunik Donji,Šime Paleka, OIB 47393495821, Ulica Ivana Lucića 12,23000 Zadar,Dinka Gerbaz, OIB 82874808578, Vukovarska 74,51000 Rijeka,Irena Dragaš, OIB 60108547233, Ulica Hrvatskog Sabora 16,23000 Zadar,Kristina Rakocija, OIB 08279078301, Vinkovačka Ulica 8 C,23000 Zadar,Domagoj Dragaš, OIB 76703323040, Ulica Hrvatskog Sabora 16,23000 Zadar,Simeona Dragaš, Ulica Hrvatskog Sabora 16,23000 Zadar,Milka Vida Kekez, M. Getaldića 21,21000 Split,Neven Paleka, OIB 17513414574, Ulica Braće Bilšić 2,23000 Zadar,Marija Bilaver, OIB 33755267088, Obala Kneza Branimira 2 D,23000 Zadar,Tomislav Bilaver, OIB 37980003426, Gospodska Ulica 29 A,10000 Zagreb,Zdenko Žilić, OIB 27590874101, Donji Zemunik Ulica Xvi 93,23222 Zemunik Donji,Ivan Žilić, Zemunik Donji 91,23222 Zemunik Donji,Milenko Žilić, OIB 72065195405, ULICA XVI 97 (ranije: ZEMUNIK DONJI, ZEMUNIK DONJI, 97),23222 Zemunik Donji,Boris Žilić, OIB 99541711621, Donji Zemunik Ul Xvii 43,23222 Zemunik Donji,Sandra Ćurković, OIB 68456296235, Vukovarska Ulica 4 H,23000 Zadar,Nebojša Ćurković, OIB 24081490753, DONJI ZEMUNIK ULICA II 87 (ranije: ZEMUNIK DONJI, ZEMUNIK DONJI, 5),23222 Zemunik Donji,Marko Bilaver, OIB 07460993029, Ulica Gojka Šuška 1,23223 Škabrnja,Kažimir Bilaver, OIB 92211310962, ULICA SAMOSTALNOG BATALJUNA 12 (ranije: ŠKABRNJA, ŠKABRNJE, 523),23223 Škabrnja,Slavko Bilaver, OIB 53679859593, 60 N Central Ave.apt. 100,60630 Chicago,Višnja Mamić, OIB 41704931304, Trg Marka Marulića 2,10000 Zagreb,Marko Žilić,Marija Kuman, OIB 54645401957, Pristeg 173,23422 Pristeg,Sanja Paleka, OIB 77323825999, Ulica Nikole Šopa 2,23000 Zadar,Ante Paleka, OIB 60156752667, Ulica Nikole Šopa 2,23000 Zadar,Iva Paleka, OIB 97173984935, Ulica Nikole Šopa 2,23000 Zadar,Milan Paleka, OIB 88329713833, Stjepana Radića 34,23000 Zadar,Ante Paleka, OIB 09537720180, Ulica Petra Skoka 1 E,23000 Zadar,Anka Gurlica, OIB 54208909774, ULICA 18.STUDENOG 1991. 51 (ranije: ŠKABRNJA, ŠKABRNJE, 14),23223 Škabrnja,Edna Vučković, OIB 30549042560, Poljica 50,23222 Zemunik Donji,Milka Ugarković, OIB 50580723442, GORICA 140 (ranije: GORICA, GORICA, 32),23206 Sukošan,Danica Kalmeta, OIB 30541809697, Karma 46,23000 Zadar,Kata Šikić, OIB 45511550101, Ljudevita Jonkea 5,23000 Zadar,Nevenka Paleka, OIB 59396280020, Ivana Lucića 14,23000 Zadar,Mladen Paleka, OIB 82651307666, Težački Put 100,23205 Bibinje,Martin Zubak, OIB 41734228269, Gaženička Cesta 7,23000 Zadar,Marin Zubak, OIB 08274467454, Put Vrela 1,23000 Zadar,Katarina Pandža, OIB 93447099271, Postrojbi Spec. Policije Zadar 6,23000 Zadar,Šime Škara, OIB 58574565865, Hrvatskog Državnog Sabora 90,23223 Škabrnja,Dinka Colić, OIB 09375710815, Sv. Petar Na Moru 168,23210 Sveti Petar Na Moru,Dragica Steingruber, OIB 73624582104, Tustica 35b,23210 Sveti Petar Na Moru,Bosiljka Žilić-Rink, OIB 71490164285, Ljudevita Jonkea 7,23000 Zadar,Stipe Škara, OIB 40713448921, Ulica Hrvatskog Državnog Sabora 90,23223 Škabrnja,Bazilika Presvetog Srca Isusova, OIB 91879470475, Palmotićeva 31-33,10000 Zagreb,HRVATSKA POKRAJINA DRUŽBE ISUSOVE, OIB 36546360268, Palmotićeva 31,10000 Zagreb,REZIDENCIJA DRUŽBE ISUSOVE, OIB 16174523743, Palmotićeva 33,10000 Zagreb,Marija Matas, OIB 43915162291</izvorni_sadrzaj>
    <derivirana_varijabla naziv="DomainObject.Predmet.StrankaWithAdressOIB_1">Ivan Paleka, Preradovićeva 2,10000 Zagreb,Božo Paleka, OIB 57417021679, Ulica Hrvatskog Sabora 4,23000 Zadar,Marinko Paleka, OIB 08377659874, ULICA II 52,23222 Zemunik Donji,Šime Paleka, OIB 47393495821, Ulica Ivana Lucića 12,23000 Zadar,Dinka Gerbaz, OIB 82874808578, Vukovarska 74,51000 Rijeka,Irena Dragaš, OIB 60108547233, Ulica Hrvatskog Sabora 16,23000 Zadar,Kristina Rakocija, OIB 08279078301, Vinkovačka Ulica 8 C,23000 Zadar,Domagoj Dragaš, OIB 76703323040, Ulica Hrvatskog Sabora 16,23000 Zadar,Simeona Dragaš, Ulica Hrvatskog Sabora 16,23000 Zadar,Milka Vida Kekez, M. Getaldića 21,21000 Split,Neven Paleka, OIB 17513414574, Ulica Braće Bilšić 2,23000 Zadar,Marija Bilaver, OIB 33755267088, Obala Kneza Branimira 2 D,23000 Zadar,Tomislav Bilaver, OIB 37980003426, Gospodska Ulica 29 A,10000 Zagreb,Zdenko Žilić, OIB 27590874101, Donji Zemunik Ulica Xvi 93,23222 Zemunik Donji,Ivan Žilić, Zemunik Donji 91,23222 Zemunik Donji,Milenko Žilić, OIB 72065195405, ULICA XVI 97 (ranije: ZEMUNIK DONJI, ZEMUNIK DONJI, 97),23222 Zemunik Donji,Boris Žilić, OIB 99541711621, Donji Zemunik Ul Xvii 43,23222 Zemunik Donji,Sandra Ćurković, OIB 68456296235, Vukovarska Ulica 4 H,23000 Zadar,Nebojša Ćurković, OIB 24081490753, DONJI ZEMUNIK ULICA II 87 (ranije: ZEMUNIK DONJI, ZEMUNIK DONJI, 5),23222 Zemunik Donji,Marko Bilaver, OIB 07460993029, Ulica Gojka Šuška 1,23223 Škabrnja,Kažimir Bilaver, OIB 92211310962, ULICA SAMOSTALNOG BATALJUNA 12 (ranije: ŠKABRNJA, ŠKABRNJE, 523),23223 Škabrnja,Slavko Bilaver, OIB 53679859593, 60 N Central Ave.apt. 100,60630 Chicago,Višnja Mamić, OIB 41704931304, Trg Marka Marulića 2,10000 Zagreb,Marko Žilić,Marija Kuman, OIB 54645401957, Pristeg 173,23422 Pristeg,Sanja Paleka, OIB 77323825999, Ulica Nikole Šopa 2,23000 Zadar,Ante Paleka, OIB 60156752667, Ulica Nikole Šopa 2,23000 Zadar,Iva Paleka, OIB 97173984935, Ulica Nikole Šopa 2,23000 Zadar,Milan Paleka, OIB 88329713833, Stjepana Radića 34,23000 Zadar,Ante Paleka, OIB 09537720180, Ulica Petra Skoka 1 E,23000 Zadar,Anka Gurlica, OIB 54208909774, ULICA 18.STUDENOG 1991. 51 (ranije: ŠKABRNJA, ŠKABRNJE, 14),23223 Škabrnja,Edna Vučković, OIB 30549042560, Poljica 50,23222 Zemunik Donji,Milka Ugarković, OIB 50580723442, GORICA 140 (ranije: GORICA, GORICA, 32),23206 Sukošan,Danica Kalmeta, OIB 30541809697, Karma 46,23000 Zadar,Kata Šikić, OIB 45511550101, Ljudevita Jonkea 5,23000 Zadar,Nevenka Paleka, OIB 59396280020, Ivana Lucića 14,23000 Zadar,Mladen Paleka, OIB 82651307666, Težački Put 100,23205 Bibinje,Martin Zubak, OIB 41734228269, Gaženička Cesta 7,23000 Zadar,Marin Zubak, OIB 08274467454, Put Vrela 1,23000 Zadar,Katarina Pandža, OIB 93447099271, Postrojbi Spec. Policije Zadar 6,23000 Zadar,Šime Škara, OIB 58574565865, Hrvatskog Državnog Sabora 90,23223 Škabrnja,Dinka Colić, OIB 09375710815, Sv. Petar Na Moru 168,23210 Sveti Petar Na Moru,Dragica Steingruber, OIB 73624582104, Tustica 35b,23210 Sveti Petar Na Moru,Bosiljka Žilić-Rink, OIB 71490164285, Ljudevita Jonkea 7,23000 Zadar,Stipe Škara, OIB 40713448921, Ulica Hrvatskog Državnog Sabora 90,23223 Škabrnja,Bazilika Presvetog Srca Isusova, OIB 91879470475, Palmotićeva 31-33,10000 Zagreb,HRVATSKA POKRAJINA DRUŽBE ISUSOVE, OIB 36546360268, Palmotićeva 31,10000 Zagreb,REZIDENCIJA DRUŽBE ISUSOVE, OIB 16174523743, Palmotićeva 33,10000 Zagreb,Marija Matas, OIB 43915162291</derivirana_varijabla>
  </DomainObject.Predmet.StrankaWithAdressOIB>
  <DomainObject.Predmet.StrankaNazivFormated>
    <izvorni_sadrzaj>Ivan Paleka,Božo Paleka,Marinko Paleka,Šime Paleka,Dinka Gerbaz,Irena Dragaš,Kristina Rakocija,Domagoj Dragaš,Simeona Dragaš,Milka Vida Kekez,Neven Paleka,Marija Bilaver,Tomislav Bilaver,Zdenko Žilić,Ivan Žilić,Milenko Žilić,Boris Žilić,Sandra Ćurković,Nebojša Ćurković,Marko Bilaver,Kažimir Bilaver,Slavko Bilaver,Višnja Mamić,Marko Žilić,Marija Kuman,Sanja Paleka,Ante Paleka,Iva Paleka,Milan Paleka,Ante Paleka,Anka Gurlica,Edna Vučković,Milka Ugarković,Danica Kalmeta,Kata Šikić,Nevenka Paleka,Mladen Paleka,Martin Zubak,Marin Zubak,Katarina Pandža,Šime Škara,Dinka Colić,Dragica Steingruber,Bosiljka Žilić-Rink,Stipe Škara,Bazilika Presvetog Srca Isusova,HRVATSKA POKRAJINA DRUŽBE ISUSOVE,REZIDENCIJA DRUŽBE ISUSOVE,Marija Matas</izvorni_sadrzaj>
    <derivirana_varijabla naziv="DomainObject.Predmet.StrankaNazivFormated_1">Ivan Paleka,Božo Paleka,Marinko Paleka,Šime Paleka,Dinka Gerbaz,Irena Dragaš,Kristina Rakocija,Domagoj Dragaš,Simeona Dragaš,Milka Vida Kekez,Neven Paleka,Marija Bilaver,Tomislav Bilaver,Zdenko Žilić,Ivan Žilić,Milenko Žilić,Boris Žilić,Sandra Ćurković,Nebojša Ćurković,Marko Bilaver,Kažimir Bilaver,Slavko Bilaver,Višnja Mamić,Marko Žilić,Marija Kuman,Sanja Paleka,Ante Paleka,Iva Paleka,Milan Paleka,Ante Paleka,Anka Gurlica,Edna Vučković,Milka Ugarković,Danica Kalmeta,Kata Šikić,Nevenka Paleka,Mladen Paleka,Martin Zubak,Marin Zubak,Katarina Pandža,Šime Škara,Dinka Colić,Dragica Steingruber,Bosiljka Žilić-Rink,Stipe Škara,Bazilika Presvetog Srca Isusova,HRVATSKA POKRAJINA DRUŽBE ISUSOVE,REZIDENCIJA DRUŽBE ISUSOVE,Marija Matas</derivirana_varijabla>
  </DomainObject.Predmet.StrankaNazivFormated>
  <DomainObject.Predmet.StrankaNazivFormatedOIB>
    <izvorni_sadrzaj>Ivan Paleka,Božo Paleka, OIB 57417021679,Marinko Paleka, OIB 08377659874,Šime Paleka, OIB 47393495821,Dinka Gerbaz, OIB 82874808578,Irena Dragaš, OIB 60108547233,Kristina Rakocija, OIB 08279078301,Domagoj Dragaš, OIB 76703323040,Simeona Dragaš,Milka Vida Kekez,Neven Paleka, OIB 17513414574,Marija Bilaver, OIB 33755267088,Tomislav Bilaver, OIB 37980003426,Zdenko Žilić, OIB 27590874101,Ivan Žilić,Milenko Žilić, OIB 72065195405,Boris Žilić, OIB 99541711621,Sandra Ćurković, OIB 68456296235,Nebojša Ćurković, OIB 24081490753,Marko Bilaver, OIB 07460993029,Kažimir Bilaver, OIB 92211310962,Slavko Bilaver, OIB 53679859593,Višnja Mamić, OIB 41704931304,Marko Žilić,Marija Kuman, OIB 54645401957,Sanja Paleka, OIB 77323825999,Ante Paleka, OIB 60156752667,Iva Paleka, OIB 97173984935,Milan Paleka, OIB 88329713833,Ante Paleka, OIB 09537720180,Anka Gurlica, OIB 54208909774,Edna Vučković, OIB 30549042560,Milka Ugarković, OIB 50580723442,Danica Kalmeta, OIB 30541809697,Kata Šikić, OIB 45511550101,Nevenka Paleka, OIB 59396280020,Mladen Paleka, OIB 82651307666,Martin Zubak, OIB 41734228269,Marin Zubak, OIB 08274467454,Katarina Pandža, OIB 93447099271,Šime Škara, OIB 58574565865,Dinka Colić, OIB 09375710815,Dragica Steingruber, OIB 73624582104,Bosiljka Žilić-Rink, OIB 71490164285,Stipe Škara, OIB 40713448921,Bazilika Presvetog Srca Isusova, OIB 91879470475,HRVATSKA POKRAJINA DRUŽBE ISUSOVE, OIB 36546360268,REZIDENCIJA DRUŽBE ISUSOVE, OIB 16174523743,Marija Matas, OIB 43915162291</izvorni_sadrzaj>
    <derivirana_varijabla naziv="DomainObject.Predmet.StrankaNazivFormatedOIB_1">Ivan Paleka,Božo Paleka, OIB 57417021679,Marinko Paleka, OIB 08377659874,Šime Paleka, OIB 47393495821,Dinka Gerbaz, OIB 82874808578,Irena Dragaš, OIB 60108547233,Kristina Rakocija, OIB 08279078301,Domagoj Dragaš, OIB 76703323040,Simeona Dragaš,Milka Vida Kekez,Neven Paleka, OIB 17513414574,Marija Bilaver, OIB 33755267088,Tomislav Bilaver, OIB 37980003426,Zdenko Žilić, OIB 27590874101,Ivan Žilić,Milenko Žilić, OIB 72065195405,Boris Žilić, OIB 99541711621,Sandra Ćurković, OIB 68456296235,Nebojša Ćurković, OIB 24081490753,Marko Bilaver, OIB 07460993029,Kažimir Bilaver, OIB 92211310962,Slavko Bilaver, OIB 53679859593,Višnja Mamić, OIB 41704931304,Marko Žilić,Marija Kuman, OIB 54645401957,Sanja Paleka, OIB 77323825999,Ante Paleka, OIB 60156752667,Iva Paleka, OIB 97173984935,Milan Paleka, OIB 88329713833,Ante Paleka, OIB 09537720180,Anka Gurlica, OIB 54208909774,Edna Vučković, OIB 30549042560,Milka Ugarković, OIB 50580723442,Danica Kalmeta, OIB 30541809697,Kata Šikić, OIB 45511550101,Nevenka Paleka, OIB 59396280020,Mladen Paleka, OIB 82651307666,Martin Zubak, OIB 41734228269,Marin Zubak, OIB 08274467454,Katarina Pandža, OIB 93447099271,Šime Škara, OIB 58574565865,Dinka Colić, OIB 09375710815,Dragica Steingruber, OIB 73624582104,Bosiljka Žilić-Rink, OIB 71490164285,Stipe Škara, OIB 40713448921,Bazilika Presvetog Srca Isusova, OIB 91879470475,HRVATSKA POKRAJINA DRUŽBE ISUSOVE, OIB 36546360268,REZIDENCIJA DRUŽBE ISUSOVE, OIB 16174523743,Marija Matas, OIB 43915162291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Ostavinska pisarnica</izvorni_sadrzaj>
    <derivirana_varijabla naziv="DomainObject.Predmet.UstrojstvenaJedinicaVodi.Naziv_1">Ostavinska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Ostavinski predmet za sudsko rješavanje – ostavinski predmeti</izvorni_sadrzaj>
    <derivirana_varijabla naziv="DomainObject.Predmet.VrstaSpora.Naziv_1">Ostavinski predmet za sudsko rješavanje – ostavinski predmeti</derivirana_varijabla>
  </DomainObject.Predmet.VrstaSpora.Naziv>
  <DomainObject.Predmet.Zapisnicar>
    <izvorni_sadrzaj>Stefani Stajić Popović</izvorni_sadrzaj>
    <derivirana_varijabla naziv="DomainObject.Predmet.Zapisnicar_1">Stefani Stajić Popović</derivirana_varijabla>
  </DomainObject.Predmet.Zapisnicar>
  <DomainObject.Predmet.StrankaListFormated>
    <izvorni_sadrzaj>
      <item>Ivan Paleka</item>
      <item>Božo Paleka zastupanog po punomoćniku Nikola Bartolić</item>
      <item>Marinko Paleka</item>
      <item>Šime Paleka</item>
      <item>Dinka Gerbaz</item>
      <item>Irena Dragaš</item>
      <item>Kristina Rakocija</item>
      <item>Domagoj Dragaš</item>
      <item>Simeona Dragaš</item>
      <item>Milka Vida Kekez</item>
      <item>Neven Paleka</item>
      <item>Marija Bilaver</item>
      <item>Tomislav Bilaver</item>
      <item>Zdenko Žilić</item>
      <item>Ivan Žilić</item>
      <item>Milenko Žilić</item>
      <item>Boris Žilić</item>
      <item>Sandra Ćurković zastupane po punomoćniku Leo Buljat</item>
      <item>Nebojša Ćurković zastupanog po punomoćniku Ivo Pletikosa</item>
      <item>Marko Bilaver</item>
      <item>Kažimir Bilaver</item>
      <item>Slavko Bilaver</item>
      <item>Višnja Mamić</item>
      <item>Marko Žilić</item>
      <item>Marija Kuman</item>
      <item>Sanja Paleka</item>
      <item>Ante Paleka</item>
      <item>Iva Paleka</item>
      <item>Milan Paleka</item>
      <item>Ante Paleka</item>
      <item>Anka Gurlica</item>
      <item>Edna Vučković</item>
      <item>Milka Ugarković</item>
      <item>Danica Kalmeta</item>
      <item>Kata Šikić</item>
      <item>Nevenka Paleka</item>
      <item>Mladen Paleka</item>
      <item>Martin Zubak</item>
      <item>Marin Zubak</item>
      <item>Katarina Pandža</item>
      <item>Šime Škara</item>
      <item>Dinka Colić</item>
      <item>Dragica Steingruber</item>
      <item>Bosiljka Žilić-Rink</item>
      <item>Stipe Škara</item>
      <item>Bazilika Presvetog Srca Isusova zastupanog po punomoćniku Žarko Smolčić</item>
      <item>HRVATSKA POKRAJINA DRUŽBE ISUSOVE zastupanog po punomoćniku Žarko Smolčić</item>
      <item>REZIDENCIJA DRUŽBE ISUSOVE zastupanog po punomoćniku Žarko Smolčić</item>
      <item>Marija Matas</item>
    </izvorni_sadrzaj>
    <derivirana_varijabla naziv="DomainObject.Predmet.StrankaListFormated_1">
      <item>Ivan Paleka</item>
      <item>Božo Paleka zastupanog po punomoćniku Nikola Bartolić</item>
      <item>Marinko Paleka</item>
      <item>Šime Paleka</item>
      <item>Dinka Gerbaz</item>
      <item>Irena Dragaš</item>
      <item>Kristina Rakocija</item>
      <item>Domagoj Dragaš</item>
      <item>Simeona Dragaš</item>
      <item>Milka Vida Kekez</item>
      <item>Neven Paleka</item>
      <item>Marija Bilaver</item>
      <item>Tomislav Bilaver</item>
      <item>Zdenko Žilić</item>
      <item>Ivan Žilić</item>
      <item>Milenko Žilić</item>
      <item>Boris Žilić</item>
      <item>Sandra Ćurković zastupane po punomoćniku Leo Buljat</item>
      <item>Nebojša Ćurković zastupanog po punomoćniku Ivo Pletikosa</item>
      <item>Marko Bilaver</item>
      <item>Kažimir Bilaver</item>
      <item>Slavko Bilaver</item>
      <item>Višnja Mamić</item>
      <item>Marko Žilić</item>
      <item>Marija Kuman</item>
      <item>Sanja Paleka</item>
      <item>Ante Paleka</item>
      <item>Iva Paleka</item>
      <item>Milan Paleka</item>
      <item>Ante Paleka</item>
      <item>Anka Gurlica</item>
      <item>Edna Vučković</item>
      <item>Milka Ugarković</item>
      <item>Danica Kalmeta</item>
      <item>Kata Šikić</item>
      <item>Nevenka Paleka</item>
      <item>Mladen Paleka</item>
      <item>Martin Zubak</item>
      <item>Marin Zubak</item>
      <item>Katarina Pandža</item>
      <item>Šime Škara</item>
      <item>Dinka Colić</item>
      <item>Dragica Steingruber</item>
      <item>Bosiljka Žilić-Rink</item>
      <item>Stipe Škara</item>
      <item>Bazilika Presvetog Srca Isusova zastupanog po punomoćniku Žarko Smolčić</item>
      <item>HRVATSKA POKRAJINA DRUŽBE ISUSOVE zastupanog po punomoćniku Žarko Smolčić</item>
      <item>REZIDENCIJA DRUŽBE ISUSOVE zastupanog po punomoćniku Žarko Smolčić</item>
      <item>Marija Matas</item>
    </derivirana_varijabla>
  </DomainObject.Predmet.StrankaListFormated>
  <DomainObject.Predmet.StrankaListFormatedOIB>
    <izvorni_sadrzaj>
      <item>Ivan Paleka</item>
      <item>Božo Paleka, OIB 57417021679 zastupanog po punomoćniku Nikola Bartolić</item>
      <item>Marinko Paleka, OIB 08377659874</item>
      <item>Šime Paleka, OIB 47393495821</item>
      <item>Dinka Gerbaz, OIB 82874808578</item>
      <item>Irena Dragaš, OIB 60108547233</item>
      <item>Kristina Rakocija, OIB 08279078301</item>
      <item>Domagoj Dragaš, OIB 76703323040</item>
      <item>Simeona Dragaš</item>
      <item>Milka Vida Kekez</item>
      <item>Neven Paleka, OIB 17513414574</item>
      <item>Marija Bilaver, OIB 33755267088</item>
      <item>Tomislav Bilaver, OIB 37980003426</item>
      <item>Zdenko Žilić, OIB 27590874101</item>
      <item>Ivan Žilić</item>
      <item>Milenko Žilić, OIB 72065195405</item>
      <item>Boris Žilić, OIB 99541711621</item>
      <item>Sandra Ćurković, OIB 68456296235 zastupane po punomoćniku Leo Buljat</item>
      <item>Nebojša Ćurković, OIB 24081490753 zastupanog po punomoćniku Ivo Pletikosa</item>
      <item>Marko Bilaver, OIB 07460993029</item>
      <item>Kažimir Bilaver, OIB 92211310962</item>
      <item>Slavko Bilaver, OIB 53679859593</item>
      <item>Višnja Mamić, OIB 41704931304</item>
      <item>Marko Žilić</item>
      <item>Marija Kuman, OIB 54645401957</item>
      <item>Sanja Paleka, OIB 77323825999</item>
      <item>Ante Paleka, OIB 60156752667</item>
      <item>Iva Paleka, OIB 97173984935</item>
      <item>Milan Paleka, OIB 88329713833</item>
      <item>Ante Paleka, OIB 09537720180</item>
      <item>Anka Gurlica, OIB 54208909774</item>
      <item>Edna Vučković, OIB 30549042560</item>
      <item>Milka Ugarković, OIB 50580723442</item>
      <item>Danica Kalmeta, OIB 30541809697</item>
      <item>Kata Šikić, OIB 45511550101</item>
      <item>Nevenka Paleka, OIB 59396280020</item>
      <item>Mladen Paleka, OIB 82651307666</item>
      <item>Martin Zubak, OIB 41734228269</item>
      <item>Marin Zubak, OIB 08274467454</item>
      <item>Katarina Pandža, OIB 93447099271</item>
      <item>Šime Škara, OIB 58574565865</item>
      <item>Dinka Colić, OIB 09375710815</item>
      <item>Dragica Steingruber, OIB 73624582104</item>
      <item>Bosiljka Žilić-Rink, OIB 71490164285</item>
      <item>Stipe Škara, OIB 40713448921</item>
      <item>Bazilika Presvetog Srca Isusova, OIB 91879470475 zastupanog po punomoćniku Žarko Smolčić</item>
      <item>HRVATSKA POKRAJINA DRUŽBE ISUSOVE, OIB 36546360268 zastupanog po punomoćniku Žarko Smolčić</item>
      <item>REZIDENCIJA DRUŽBE ISUSOVE, OIB 16174523743 zastupanog po punomoćniku Žarko Smolčić</item>
      <item>Marija Matas, OIB 43915162291</item>
    </izvorni_sadrzaj>
    <derivirana_varijabla naziv="DomainObject.Predmet.StrankaListFormatedOIB_1">
      <item>Ivan Paleka</item>
      <item>Božo Paleka, OIB 57417021679 zastupanog po punomoćniku Nikola Bartolić</item>
      <item>Marinko Paleka, OIB 08377659874</item>
      <item>Šime Paleka, OIB 47393495821</item>
      <item>Dinka Gerbaz, OIB 82874808578</item>
      <item>Irena Dragaš, OIB 60108547233</item>
      <item>Kristina Rakocija, OIB 08279078301</item>
      <item>Domagoj Dragaš, OIB 76703323040</item>
      <item>Simeona Dragaš</item>
      <item>Milka Vida Kekez</item>
      <item>Neven Paleka, OIB 17513414574</item>
      <item>Marija Bilaver, OIB 33755267088</item>
      <item>Tomislav Bilaver, OIB 37980003426</item>
      <item>Zdenko Žilić, OIB 27590874101</item>
      <item>Ivan Žilić</item>
      <item>Milenko Žilić, OIB 72065195405</item>
      <item>Boris Žilić, OIB 99541711621</item>
      <item>Sandra Ćurković, OIB 68456296235 zastupane po punomoćniku Leo Buljat</item>
      <item>Nebojša Ćurković, OIB 24081490753 zastupanog po punomoćniku Ivo Pletikosa</item>
      <item>Marko Bilaver, OIB 07460993029</item>
      <item>Kažimir Bilaver, OIB 92211310962</item>
      <item>Slavko Bilaver, OIB 53679859593</item>
      <item>Višnja Mamić, OIB 41704931304</item>
      <item>Marko Žilić</item>
      <item>Marija Kuman, OIB 54645401957</item>
      <item>Sanja Paleka, OIB 77323825999</item>
      <item>Ante Paleka, OIB 60156752667</item>
      <item>Iva Paleka, OIB 97173984935</item>
      <item>Milan Paleka, OIB 88329713833</item>
      <item>Ante Paleka, OIB 09537720180</item>
      <item>Anka Gurlica, OIB 54208909774</item>
      <item>Edna Vučković, OIB 30549042560</item>
      <item>Milka Ugarković, OIB 50580723442</item>
      <item>Danica Kalmeta, OIB 30541809697</item>
      <item>Kata Šikić, OIB 45511550101</item>
      <item>Nevenka Paleka, OIB 59396280020</item>
      <item>Mladen Paleka, OIB 82651307666</item>
      <item>Martin Zubak, OIB 41734228269</item>
      <item>Marin Zubak, OIB 08274467454</item>
      <item>Katarina Pandža, OIB 93447099271</item>
      <item>Šime Škara, OIB 58574565865</item>
      <item>Dinka Colić, OIB 09375710815</item>
      <item>Dragica Steingruber, OIB 73624582104</item>
      <item>Bosiljka Žilić-Rink, OIB 71490164285</item>
      <item>Stipe Škara, OIB 40713448921</item>
      <item>Bazilika Presvetog Srca Isusova, OIB 91879470475 zastupanog po punomoćniku Žarko Smolčić</item>
      <item>HRVATSKA POKRAJINA DRUŽBE ISUSOVE, OIB 36546360268 zastupanog po punomoćniku Žarko Smolčić</item>
      <item>REZIDENCIJA DRUŽBE ISUSOVE, OIB 16174523743 zastupanog po punomoćniku Žarko Smolčić</item>
      <item>Marija Matas, OIB 43915162291</item>
    </derivirana_varijabla>
  </DomainObject.Predmet.StrankaListFormatedOIB>
  <DomainObject.Predmet.StrankaListFormatedWithAdress>
    <izvorni_sadrzaj>
      <item>Ivan Paleka, Preradovićeva 2, 10000 Zagreb</item>
      <item>Božo Paleka, Ulica Hrvatskog Sabora 4, 23000 Zadar zastupanog po punomoćniku Nikola Bartolić</item>
      <item>Marinko Paleka, ULICA II 52, 23222 Zemunik Donji</item>
      <item>Šime Paleka, Ulica Ivana Lucića 12, 23000 Zadar</item>
      <item>Dinka Gerbaz, Vukovarska 74, 51000 Rijeka</item>
      <item>Irena Dragaš, Ulica Hrvatskog Sabora 16, 23000 Zadar</item>
      <item>Kristina Rakocija, Vinkovačka Ulica 8 C, 23000 Zadar</item>
      <item>Domagoj Dragaš, Ulica Hrvatskog Sabora 16, 23000 Zadar</item>
      <item>Simeona Dragaš, Ulica Hrvatskog Sabora 16, 23000 Zadar</item>
      <item>Milka Vida Kekez, M. Getaldića 21, 21000 Split</item>
      <item>Neven Paleka, Ulica Braće Bilšić 2, 23000 Zadar</item>
      <item>Marija Bilaver, Obala Kneza Branimira 2 D, 23000 Zadar</item>
      <item>Tomislav Bilaver, Gospodska Ulica 29 A, 10000 Zagreb</item>
      <item>Zdenko Žilić, Donji Zemunik Ulica Xvi 93, 23222 Zemunik Donji</item>
      <item>Ivan Žilić, Zemunik Donji 91, 23222 Zemunik Donji</item>
      <item>Milenko Žilić, ULICA XVI 97 (ranije: ZEMUNIK DONJI, ZEMUNIK DONJI, 97), 23222 Zemunik Donji</item>
      <item>Boris Žilić, Donji Zemunik Ul Xvii 43, 23222 Zemunik Donji</item>
      <item>Sandra Ćurković, Vukovarska Ulica 4 H, 23000 Zadar zastupane po punomoćniku Leo Buljat</item>
      <item>Nebojša Ćurković, DONJI ZEMUNIK ULICA II 87 (ranije: ZEMUNIK DONJI, ZEMUNIK DONJI, 5), 23222 Zemunik Donji zastupanog po punomoćniku Ivo Pletikosa</item>
      <item>Marko Bilaver, Ulica Gojka Šuška 1, 23223 Škabrnja</item>
      <item>Kažimir Bilaver, ULICA SAMOSTALNOG BATALJUNA 12 (ranije: ŠKABRNJA, ŠKABRNJE, 523), 23223 Škabrnja</item>
      <item>Slavko Bilaver, 60 N Central Ave.apt. 100, 60630 Chicago</item>
      <item>Višnja Mamić, Trg Marka Marulića 2, 10000 Zagreb</item>
      <item>Marko Žilić</item>
      <item>Marija Kuman, Pristeg 173, 23422 Pristeg</item>
      <item>Sanja Paleka, Ulica Nikole Šopa 2, 23000 Zadar</item>
      <item>Ante Paleka, Ulica Nikole Šopa 2, 23000 Zadar</item>
      <item>Iva Paleka, Ulica Nikole Šopa 2, 23000 Zadar</item>
      <item>Milan Paleka, Stjepana Radića 34, 23000 Zadar</item>
      <item>Ante Paleka, Ulica Petra Skoka 1 E, 23000 Zadar</item>
      <item>Anka Gurlica, ULICA 18.STUDENOG 1991. 51 (ranije: ŠKABRNJA, ŠKABRNJE, 14), 23223 Škabrnja</item>
      <item>Edna Vučković, Poljica 50, 23222 Zemunik Donji</item>
      <item>Milka Ugarković, GORICA 140 (ranije: GORICA, GORICA, 32), 23206 Sukošan</item>
      <item>Danica Kalmeta, Karma 46, 23000 Zadar</item>
      <item>Kata Šikić, Ljudevita Jonkea 5, 23000 Zadar</item>
      <item>Nevenka Paleka, Ivana Lucića 14, 23000 Zadar</item>
      <item>Mladen Paleka, Težački Put 100, 23205 Bibinje</item>
      <item>Martin Zubak, Gaženička Cesta 7, 23000 Zadar</item>
      <item>Marin Zubak, Put Vrela 1, 23000 Zadar</item>
      <item>Katarina Pandža, Postrojbi Spec. Policije Zadar 6, 23000 Zadar</item>
      <item>Šime Škara, Hrvatskog Državnog Sabora 90, 23223 Škabrnja</item>
      <item>Dinka Colić, Sv. Petar Na Moru 168, 23210 Sveti Petar Na Moru</item>
      <item>Dragica Steingruber, Tustica 35b, 23210 Sveti Petar Na Moru</item>
      <item>Bosiljka Žilić-Rink, Ljudevita Jonkea 7, 23000 Zadar</item>
      <item>Stipe Škara, Ulica Hrvatskog Državnog Sabora 90, 23223 Škabrnja</item>
      <item>Bazilika Presvetog Srca Isusova, Palmotićeva 31-33, 10000 Zagreb zastupanog po punomoćniku Žarko Smolčić</item>
      <item>HRVATSKA POKRAJINA DRUŽBE ISUSOVE, Palmotićeva 31, 10000 Zagreb zastupanog po punomoćniku Žarko Smolčić</item>
      <item>REZIDENCIJA DRUŽBE ISUSOVE, Palmotićeva 33, 10000 Zagreb zastupanog po punomoćniku Žarko Smolčić</item>
      <item>Marija Matas</item>
    </izvorni_sadrzaj>
    <derivirana_varijabla naziv="DomainObject.Predmet.StrankaListFormatedWithAdress_1">
      <item>Ivan Paleka, Preradovićeva 2, 10000 Zagreb</item>
      <item>Božo Paleka, Ulica Hrvatskog Sabora 4, 23000 Zadar zastupanog po punomoćniku Nikola Bartolić</item>
      <item>Marinko Paleka, ULICA II 52, 23222 Zemunik Donji</item>
      <item>Šime Paleka, Ulica Ivana Lucića 12, 23000 Zadar</item>
      <item>Dinka Gerbaz, Vukovarska 74, 51000 Rijeka</item>
      <item>Irena Dragaš, Ulica Hrvatskog Sabora 16, 23000 Zadar</item>
      <item>Kristina Rakocija, Vinkovačka Ulica 8 C, 23000 Zadar</item>
      <item>Domagoj Dragaš, Ulica Hrvatskog Sabora 16, 23000 Zadar</item>
      <item>Simeona Dragaš, Ulica Hrvatskog Sabora 16, 23000 Zadar</item>
      <item>Milka Vida Kekez, M. Getaldića 21, 21000 Split</item>
      <item>Neven Paleka, Ulica Braće Bilšić 2, 23000 Zadar</item>
      <item>Marija Bilaver, Obala Kneza Branimira 2 D, 23000 Zadar</item>
      <item>Tomislav Bilaver, Gospodska Ulica 29 A, 10000 Zagreb</item>
      <item>Zdenko Žilić, Donji Zemunik Ulica Xvi 93, 23222 Zemunik Donji</item>
      <item>Ivan Žilić, Zemunik Donji 91, 23222 Zemunik Donji</item>
      <item>Milenko Žilić, ULICA XVI 97 (ranije: ZEMUNIK DONJI, ZEMUNIK DONJI, 97), 23222 Zemunik Donji</item>
      <item>Boris Žilić, Donji Zemunik Ul Xvii 43, 23222 Zemunik Donji</item>
      <item>Sandra Ćurković, Vukovarska Ulica 4 H, 23000 Zadar zastupane po punomoćniku Leo Buljat</item>
      <item>Nebojša Ćurković, DONJI ZEMUNIK ULICA II 87 (ranije: ZEMUNIK DONJI, ZEMUNIK DONJI, 5), 23222 Zemunik Donji zastupanog po punomoćniku Ivo Pletikosa</item>
      <item>Marko Bilaver, Ulica Gojka Šuška 1, 23223 Škabrnja</item>
      <item>Kažimir Bilaver, ULICA SAMOSTALNOG BATALJUNA 12 (ranije: ŠKABRNJA, ŠKABRNJE, 523), 23223 Škabrnja</item>
      <item>Slavko Bilaver, 60 N Central Ave.apt. 100, 60630 Chicago</item>
      <item>Višnja Mamić, Trg Marka Marulića 2, 10000 Zagreb</item>
      <item>Marko Žilić</item>
      <item>Marija Kuman, Pristeg 173, 23422 Pristeg</item>
      <item>Sanja Paleka, Ulica Nikole Šopa 2, 23000 Zadar</item>
      <item>Ante Paleka, Ulica Nikole Šopa 2, 23000 Zadar</item>
      <item>Iva Paleka, Ulica Nikole Šopa 2, 23000 Zadar</item>
      <item>Milan Paleka, Stjepana Radića 34, 23000 Zadar</item>
      <item>Ante Paleka, Ulica Petra Skoka 1 E, 23000 Zadar</item>
      <item>Anka Gurlica, ULICA 18.STUDENOG 1991. 51 (ranije: ŠKABRNJA, ŠKABRNJE, 14), 23223 Škabrnja</item>
      <item>Edna Vučković, Poljica 50, 23222 Zemunik Donji</item>
      <item>Milka Ugarković, GORICA 140 (ranije: GORICA, GORICA, 32), 23206 Sukošan</item>
      <item>Danica Kalmeta, Karma 46, 23000 Zadar</item>
      <item>Kata Šikić, Ljudevita Jonkea 5, 23000 Zadar</item>
      <item>Nevenka Paleka, Ivana Lucića 14, 23000 Zadar</item>
      <item>Mladen Paleka, Težački Put 100, 23205 Bibinje</item>
      <item>Martin Zubak, Gaženička Cesta 7, 23000 Zadar</item>
      <item>Marin Zubak, Put Vrela 1, 23000 Zadar</item>
      <item>Katarina Pandža, Postrojbi Spec. Policije Zadar 6, 23000 Zadar</item>
      <item>Šime Škara, Hrvatskog Državnog Sabora 90, 23223 Škabrnja</item>
      <item>Dinka Colić, Sv. Petar Na Moru 168, 23210 Sveti Petar Na Moru</item>
      <item>Dragica Steingruber, Tustica 35b, 23210 Sveti Petar Na Moru</item>
      <item>Bosiljka Žilić-Rink, Ljudevita Jonkea 7, 23000 Zadar</item>
      <item>Stipe Škara, Ulica Hrvatskog Državnog Sabora 90, 23223 Škabrnja</item>
      <item>Bazilika Presvetog Srca Isusova, Palmotićeva 31-33, 10000 Zagreb zastupanog po punomoćniku Žarko Smolčić</item>
      <item>HRVATSKA POKRAJINA DRUŽBE ISUSOVE, Palmotićeva 31, 10000 Zagreb zastupanog po punomoćniku Žarko Smolčić</item>
      <item>REZIDENCIJA DRUŽBE ISUSOVE, Palmotićeva 33, 10000 Zagreb zastupanog po punomoćniku Žarko Smolčić</item>
      <item>Marija Matas</item>
    </derivirana_varijabla>
  </DomainObject.Predmet.StrankaListFormatedWithAdress>
  <DomainObject.Predmet.StrankaListFormatedWithAdressOIB>
    <izvorni_sadrzaj>
      <item>Ivan Paleka, Preradovićeva 2, 10000 Zagreb</item>
      <item>Božo Paleka, OIB 57417021679, Ulica Hrvatskog Sabora 4, 23000 Zadar zastupanog po punomoćniku Nikola Bartolić</item>
      <item>Marinko Paleka, OIB 08377659874, ULICA II 52, 23222 Zemunik Donji</item>
      <item>Šime Paleka, OIB 47393495821, Ulica Ivana Lucića 12, 23000 Zadar</item>
      <item>Dinka Gerbaz, OIB 82874808578, Vukovarska 74, 51000 Rijeka</item>
      <item>Irena Dragaš, OIB 60108547233, Ulica Hrvatskog Sabora 16, 23000 Zadar</item>
      <item>Kristina Rakocija, OIB 08279078301, Vinkovačka Ulica 8 C, 23000 Zadar</item>
      <item>Domagoj Dragaš, OIB 76703323040, Ulica Hrvatskog Sabora 16, 23000 Zadar</item>
      <item>Simeona Dragaš, Ulica Hrvatskog Sabora 16, 23000 Zadar</item>
      <item>Milka Vida Kekez, M. Getaldića 21, 21000 Split</item>
      <item>Neven Paleka, OIB 17513414574, Ulica Braće Bilšić 2, 23000 Zadar</item>
      <item>Marija Bilaver, OIB 33755267088, Obala Kneza Branimira 2 D, 23000 Zadar</item>
      <item>Tomislav Bilaver, OIB 37980003426, Gospodska Ulica 29 A, 10000 Zagreb</item>
      <item>Zdenko Žilić, OIB 27590874101, Donji Zemunik Ulica Xvi 93, 23222 Zemunik Donji</item>
      <item>Ivan Žilić, Zemunik Donji 91, 23222 Zemunik Donji</item>
      <item>Milenko Žilić, OIB 72065195405, ULICA XVI 97 (ranije: ZEMUNIK DONJI, ZEMUNIK DONJI, 97), 23222 Zemunik Donji</item>
      <item>Boris Žilić, OIB 99541711621, Donji Zemunik Ul Xvii 43, 23222 Zemunik Donji</item>
      <item>Sandra Ćurković, OIB 68456296235, Vukovarska Ulica 4 H, 23000 Zadar zastupane po punomoćniku Leo Buljat</item>
      <item>Nebojša Ćurković, OIB 24081490753, DONJI ZEMUNIK ULICA II 87 (ranije: ZEMUNIK DONJI, ZEMUNIK DONJI, 5), 23222 Zemunik Donji zastupanog po punomoćniku Ivo Pletikosa</item>
      <item>Marko Bilaver, OIB 07460993029, Ulica Gojka Šuška 1, 23223 Škabrnja</item>
      <item>Kažimir Bilaver, OIB 92211310962, ULICA SAMOSTALNOG BATALJUNA 12 (ranije: ŠKABRNJA, ŠKABRNJE, 523), 23223 Škabrnja</item>
      <item>Slavko Bilaver, OIB 53679859593, 60 N Central Ave.apt. 100, 60630 Chicago</item>
      <item>Višnja Mamić, OIB 41704931304, Trg Marka Marulića 2, 10000 Zagreb</item>
      <item>Marko Žilić</item>
      <item>Marija Kuman, OIB 54645401957, Pristeg 173, 23422 Pristeg</item>
      <item>Sanja Paleka, OIB 77323825999, Ulica Nikole Šopa 2, 23000 Zadar</item>
      <item>Ante Paleka, OIB 60156752667, Ulica Nikole Šopa 2, 23000 Zadar</item>
      <item>Iva Paleka, OIB 97173984935, Ulica Nikole Šopa 2, 23000 Zadar</item>
      <item>Milan Paleka, OIB 88329713833, Stjepana Radića 34, 23000 Zadar</item>
      <item>Ante Paleka, OIB 09537720180, Ulica Petra Skoka 1 E, 23000 Zadar</item>
      <item>Anka Gurlica, OIB 54208909774, ULICA 18.STUDENOG 1991. 51 (ranije: ŠKABRNJA, ŠKABRNJE, 14), 23223 Škabrnja</item>
      <item>Edna Vučković, OIB 30549042560, Poljica 50, 23222 Zemunik Donji</item>
      <item>Milka Ugarković, OIB 50580723442, GORICA 140 (ranije: GORICA, GORICA, 32), 23206 Sukošan</item>
      <item>Danica Kalmeta, OIB 30541809697, Karma 46, 23000 Zadar</item>
      <item>Kata Šikić, OIB 45511550101, Ljudevita Jonkea 5, 23000 Zadar</item>
      <item>Nevenka Paleka, OIB 59396280020, Ivana Lucića 14, 23000 Zadar</item>
      <item>Mladen Paleka, OIB 82651307666, Težački Put 100, 23205 Bibinje</item>
      <item>Martin Zubak, OIB 41734228269, Gaženička Cesta 7, 23000 Zadar</item>
      <item>Marin Zubak, OIB 08274467454, Put Vrela 1, 23000 Zadar</item>
      <item>Katarina Pandža, OIB 93447099271, Postrojbi Spec. Policije Zadar 6, 23000 Zadar</item>
      <item>Šime Škara, OIB 58574565865, Hrvatskog Državnog Sabora 90, 23223 Škabrnja</item>
      <item>Dinka Colić, OIB 09375710815, Sv. Petar Na Moru 168, 23210 Sveti Petar Na Moru</item>
      <item>Dragica Steingruber, OIB 73624582104, Tustica 35b, 23210 Sveti Petar Na Moru</item>
      <item>Bosiljka Žilić-Rink, OIB 71490164285, Ljudevita Jonkea 7, 23000 Zadar</item>
      <item>Stipe Škara, OIB 40713448921, Ulica Hrvatskog Državnog Sabora 90, 23223 Škabrnja</item>
      <item>Bazilika Presvetog Srca Isusova, OIB 91879470475, Palmotićeva 31-33, 10000 Zagreb zastupanog po punomoćniku Žarko Smolčić</item>
      <item>HRVATSKA POKRAJINA DRUŽBE ISUSOVE, OIB 36546360268, Palmotićeva 31, 10000 Zagreb zastupanog po punomoćniku Žarko Smolčić</item>
      <item>REZIDENCIJA DRUŽBE ISUSOVE, OIB 16174523743, Palmotićeva 33, 10000 Zagreb zastupanog po punomoćniku Žarko Smolčić</item>
      <item>Marija Matas, OIB 43915162291</item>
    </izvorni_sadrzaj>
    <derivirana_varijabla naziv="DomainObject.Predmet.StrankaListFormatedWithAdressOIB_1">
      <item>Ivan Paleka, Preradovićeva 2, 10000 Zagreb</item>
      <item>Božo Paleka, OIB 57417021679, Ulica Hrvatskog Sabora 4, 23000 Zadar zastupanog po punomoćniku Nikola Bartolić</item>
      <item>Marinko Paleka, OIB 08377659874, ULICA II 52, 23222 Zemunik Donji</item>
      <item>Šime Paleka, OIB 47393495821, Ulica Ivana Lucića 12, 23000 Zadar</item>
      <item>Dinka Gerbaz, OIB 82874808578, Vukovarska 74, 51000 Rijeka</item>
      <item>Irena Dragaš, OIB 60108547233, Ulica Hrvatskog Sabora 16, 23000 Zadar</item>
      <item>Kristina Rakocija, OIB 08279078301, Vinkovačka Ulica 8 C, 23000 Zadar</item>
      <item>Domagoj Dragaš, OIB 76703323040, Ulica Hrvatskog Sabora 16, 23000 Zadar</item>
      <item>Simeona Dragaš, Ulica Hrvatskog Sabora 16, 23000 Zadar</item>
      <item>Milka Vida Kekez, M. Getaldića 21, 21000 Split</item>
      <item>Neven Paleka, OIB 17513414574, Ulica Braće Bilšić 2, 23000 Zadar</item>
      <item>Marija Bilaver, OIB 33755267088, Obala Kneza Branimira 2 D, 23000 Zadar</item>
      <item>Tomislav Bilaver, OIB 37980003426, Gospodska Ulica 29 A, 10000 Zagreb</item>
      <item>Zdenko Žilić, OIB 27590874101, Donji Zemunik Ulica Xvi 93, 23222 Zemunik Donji</item>
      <item>Ivan Žilić, Zemunik Donji 91, 23222 Zemunik Donji</item>
      <item>Milenko Žilić, OIB 72065195405, ULICA XVI 97 (ranije: ZEMUNIK DONJI, ZEMUNIK DONJI, 97), 23222 Zemunik Donji</item>
      <item>Boris Žilić, OIB 99541711621, Donji Zemunik Ul Xvii 43, 23222 Zemunik Donji</item>
      <item>Sandra Ćurković, OIB 68456296235, Vukovarska Ulica 4 H, 23000 Zadar zastupane po punomoćniku Leo Buljat</item>
      <item>Nebojša Ćurković, OIB 24081490753, DONJI ZEMUNIK ULICA II 87 (ranije: ZEMUNIK DONJI, ZEMUNIK DONJI, 5), 23222 Zemunik Donji zastupanog po punomoćniku Ivo Pletikosa</item>
      <item>Marko Bilaver, OIB 07460993029, Ulica Gojka Šuška 1, 23223 Škabrnja</item>
      <item>Kažimir Bilaver, OIB 92211310962, ULICA SAMOSTALNOG BATALJUNA 12 (ranije: ŠKABRNJA, ŠKABRNJE, 523), 23223 Škabrnja</item>
      <item>Slavko Bilaver, OIB 53679859593, 60 N Central Ave.apt. 100, 60630 Chicago</item>
      <item>Višnja Mamić, OIB 41704931304, Trg Marka Marulića 2, 10000 Zagreb</item>
      <item>Marko Žilić</item>
      <item>Marija Kuman, OIB 54645401957, Pristeg 173, 23422 Pristeg</item>
      <item>Sanja Paleka, OIB 77323825999, Ulica Nikole Šopa 2, 23000 Zadar</item>
      <item>Ante Paleka, OIB 60156752667, Ulica Nikole Šopa 2, 23000 Zadar</item>
      <item>Iva Paleka, OIB 97173984935, Ulica Nikole Šopa 2, 23000 Zadar</item>
      <item>Milan Paleka, OIB 88329713833, Stjepana Radića 34, 23000 Zadar</item>
      <item>Ante Paleka, OIB 09537720180, Ulica Petra Skoka 1 E, 23000 Zadar</item>
      <item>Anka Gurlica, OIB 54208909774, ULICA 18.STUDENOG 1991. 51 (ranije: ŠKABRNJA, ŠKABRNJE, 14), 23223 Škabrnja</item>
      <item>Edna Vučković, OIB 30549042560, Poljica 50, 23222 Zemunik Donji</item>
      <item>Milka Ugarković, OIB 50580723442, GORICA 140 (ranije: GORICA, GORICA, 32), 23206 Sukošan</item>
      <item>Danica Kalmeta, OIB 30541809697, Karma 46, 23000 Zadar</item>
      <item>Kata Šikić, OIB 45511550101, Ljudevita Jonkea 5, 23000 Zadar</item>
      <item>Nevenka Paleka, OIB 59396280020, Ivana Lucića 14, 23000 Zadar</item>
      <item>Mladen Paleka, OIB 82651307666, Težački Put 100, 23205 Bibinje</item>
      <item>Martin Zubak, OIB 41734228269, Gaženička Cesta 7, 23000 Zadar</item>
      <item>Marin Zubak, OIB 08274467454, Put Vrela 1, 23000 Zadar</item>
      <item>Katarina Pandža, OIB 93447099271, Postrojbi Spec. Policije Zadar 6, 23000 Zadar</item>
      <item>Šime Škara, OIB 58574565865, Hrvatskog Državnog Sabora 90, 23223 Škabrnja</item>
      <item>Dinka Colić, OIB 09375710815, Sv. Petar Na Moru 168, 23210 Sveti Petar Na Moru</item>
      <item>Dragica Steingruber, OIB 73624582104, Tustica 35b, 23210 Sveti Petar Na Moru</item>
      <item>Bosiljka Žilić-Rink, OIB 71490164285, Ljudevita Jonkea 7, 23000 Zadar</item>
      <item>Stipe Škara, OIB 40713448921, Ulica Hrvatskog Državnog Sabora 90, 23223 Škabrnja</item>
      <item>Bazilika Presvetog Srca Isusova, OIB 91879470475, Palmotićeva 31-33, 10000 Zagreb zastupanog po punomoćniku Žarko Smolčić</item>
      <item>HRVATSKA POKRAJINA DRUŽBE ISUSOVE, OIB 36546360268, Palmotićeva 31, 10000 Zagreb zastupanog po punomoćniku Žarko Smolčić</item>
      <item>REZIDENCIJA DRUŽBE ISUSOVE, OIB 16174523743, Palmotićeva 33, 10000 Zagreb zastupanog po punomoćniku Žarko Smolčić</item>
      <item>Marija Matas, OIB 43915162291</item>
    </derivirana_varijabla>
  </DomainObject.Predmet.StrankaListFormatedWithAdressOIB>
  <DomainObject.Predmet.StrankaListNazivFormated>
    <izvorni_sadrzaj>
      <item>Ivan Paleka</item>
      <item>Božo Paleka</item>
      <item>Marinko Paleka</item>
      <item>Šime Paleka</item>
      <item>Dinka Gerbaz</item>
      <item>Irena Dragaš</item>
      <item>Kristina Rakocija</item>
      <item>Domagoj Dragaš</item>
      <item>Simeona Dragaš</item>
      <item>Milka Vida Kekez</item>
      <item>Neven Paleka</item>
      <item>Marija Bilaver</item>
      <item>Tomislav Bilaver</item>
      <item>Zdenko Žilić</item>
      <item>Ivan Žilić</item>
      <item>Milenko Žilić</item>
      <item>Boris Žilić</item>
      <item>Sandra Ćurković</item>
      <item>Nebojša Ćurković</item>
      <item>Marko Bilaver</item>
      <item>Kažimir Bilaver</item>
      <item>Slavko Bilaver</item>
      <item>Višnja Mamić</item>
      <item>Marko Žilić</item>
      <item>Marija Kuman</item>
      <item>Sanja Paleka</item>
      <item>Ante Paleka</item>
      <item>Iva Paleka</item>
      <item>Milan Paleka</item>
      <item>Ante Paleka</item>
      <item>Anka Gurlica</item>
      <item>Edna Vučković</item>
      <item>Milka Ugarković</item>
      <item>Danica Kalmeta</item>
      <item>Kata Šikić</item>
      <item>Nevenka Paleka</item>
      <item>Mladen Paleka</item>
      <item>Martin Zubak</item>
      <item>Marin Zubak</item>
      <item>Katarina Pandža</item>
      <item>Šime Škara</item>
      <item>Dinka Colić</item>
      <item>Dragica Steingruber</item>
      <item>Bosiljka Žilić-Rink</item>
      <item>Stipe Škara</item>
      <item>Bazilika Presvetog Srca Isusova</item>
      <item>HRVATSKA POKRAJINA DRUŽBE ISUSOVE</item>
      <item>REZIDENCIJA DRUŽBE ISUSOVE</item>
      <item>Marija Matas</item>
    </izvorni_sadrzaj>
    <derivirana_varijabla naziv="DomainObject.Predmet.StrankaListNazivFormated_1">
      <item>Ivan Paleka</item>
      <item>Božo Paleka</item>
      <item>Marinko Paleka</item>
      <item>Šime Paleka</item>
      <item>Dinka Gerbaz</item>
      <item>Irena Dragaš</item>
      <item>Kristina Rakocija</item>
      <item>Domagoj Dragaš</item>
      <item>Simeona Dragaš</item>
      <item>Milka Vida Kekez</item>
      <item>Neven Paleka</item>
      <item>Marija Bilaver</item>
      <item>Tomislav Bilaver</item>
      <item>Zdenko Žilić</item>
      <item>Ivan Žilić</item>
      <item>Milenko Žilić</item>
      <item>Boris Žilić</item>
      <item>Sandra Ćurković</item>
      <item>Nebojša Ćurković</item>
      <item>Marko Bilaver</item>
      <item>Kažimir Bilaver</item>
      <item>Slavko Bilaver</item>
      <item>Višnja Mamić</item>
      <item>Marko Žilić</item>
      <item>Marija Kuman</item>
      <item>Sanja Paleka</item>
      <item>Ante Paleka</item>
      <item>Iva Paleka</item>
      <item>Milan Paleka</item>
      <item>Ante Paleka</item>
      <item>Anka Gurlica</item>
      <item>Edna Vučković</item>
      <item>Milka Ugarković</item>
      <item>Danica Kalmeta</item>
      <item>Kata Šikić</item>
      <item>Nevenka Paleka</item>
      <item>Mladen Paleka</item>
      <item>Martin Zubak</item>
      <item>Marin Zubak</item>
      <item>Katarina Pandža</item>
      <item>Šime Škara</item>
      <item>Dinka Colić</item>
      <item>Dragica Steingruber</item>
      <item>Bosiljka Žilić-Rink</item>
      <item>Stipe Škara</item>
      <item>Bazilika Presvetog Srca Isusova</item>
      <item>HRVATSKA POKRAJINA DRUŽBE ISUSOVE</item>
      <item>REZIDENCIJA DRUŽBE ISUSOVE</item>
      <item>Marija Matas</item>
    </derivirana_varijabla>
  </DomainObject.Predmet.StrankaListNazivFormated>
  <DomainObject.Predmet.StrankaListNazivFormatedOIB>
    <izvorni_sadrzaj>
      <item>Ivan Paleka</item>
      <item>Božo Paleka, OIB 57417021679</item>
      <item>Marinko Paleka, OIB 08377659874</item>
      <item>Šime Paleka, OIB 47393495821</item>
      <item>Dinka Gerbaz, OIB 82874808578</item>
      <item>Irena Dragaš, OIB 60108547233</item>
      <item>Kristina Rakocija, OIB 08279078301</item>
      <item>Domagoj Dragaš, OIB 76703323040</item>
      <item>Simeona Dragaš</item>
      <item>Milka Vida Kekez</item>
      <item>Neven Paleka, OIB 17513414574</item>
      <item>Marija Bilaver, OIB 33755267088</item>
      <item>Tomislav Bilaver, OIB 37980003426</item>
      <item>Zdenko Žilić, OIB 27590874101</item>
      <item>Ivan Žilić</item>
      <item>Milenko Žilić, OIB 72065195405</item>
      <item>Boris Žilić, OIB 99541711621</item>
      <item>Sandra Ćurković, OIB 68456296235</item>
      <item>Nebojša Ćurković, OIB 24081490753</item>
      <item>Marko Bilaver, OIB 07460993029</item>
      <item>Kažimir Bilaver, OIB 92211310962</item>
      <item>Slavko Bilaver, OIB 53679859593</item>
      <item>Višnja Mamić, OIB 41704931304</item>
      <item>Marko Žilić</item>
      <item>Marija Kuman, OIB 54645401957</item>
      <item>Sanja Paleka, OIB 77323825999</item>
      <item>Ante Paleka, OIB 60156752667</item>
      <item>Iva Paleka, OIB 97173984935</item>
      <item>Milan Paleka, OIB 88329713833</item>
      <item>Ante Paleka, OIB 09537720180</item>
      <item>Anka Gurlica, OIB 54208909774</item>
      <item>Edna Vučković, OIB 30549042560</item>
      <item>Milka Ugarković, OIB 50580723442</item>
      <item>Danica Kalmeta, OIB 30541809697</item>
      <item>Kata Šikić, OIB 45511550101</item>
      <item>Nevenka Paleka, OIB 59396280020</item>
      <item>Mladen Paleka, OIB 82651307666</item>
      <item>Martin Zubak, OIB 41734228269</item>
      <item>Marin Zubak, OIB 08274467454</item>
      <item>Katarina Pandža, OIB 93447099271</item>
      <item>Šime Škara, OIB 58574565865</item>
      <item>Dinka Colić, OIB 09375710815</item>
      <item>Dragica Steingruber, OIB 73624582104</item>
      <item>Bosiljka Žilić-Rink, OIB 71490164285</item>
      <item>Stipe Škara, OIB 40713448921</item>
      <item>Bazilika Presvetog Srca Isusova, OIB 91879470475</item>
      <item>HRVATSKA POKRAJINA DRUŽBE ISUSOVE, OIB 36546360268</item>
      <item>REZIDENCIJA DRUŽBE ISUSOVE, OIB 16174523743</item>
      <item>Marija Matas, OIB 43915162291</item>
    </izvorni_sadrzaj>
    <derivirana_varijabla naziv="DomainObject.Predmet.StrankaListNazivFormatedOIB_1">
      <item>Ivan Paleka</item>
      <item>Božo Paleka, OIB 57417021679</item>
      <item>Marinko Paleka, OIB 08377659874</item>
      <item>Šime Paleka, OIB 47393495821</item>
      <item>Dinka Gerbaz, OIB 82874808578</item>
      <item>Irena Dragaš, OIB 60108547233</item>
      <item>Kristina Rakocija, OIB 08279078301</item>
      <item>Domagoj Dragaš, OIB 76703323040</item>
      <item>Simeona Dragaš</item>
      <item>Milka Vida Kekez</item>
      <item>Neven Paleka, OIB 17513414574</item>
      <item>Marija Bilaver, OIB 33755267088</item>
      <item>Tomislav Bilaver, OIB 37980003426</item>
      <item>Zdenko Žilić, OIB 27590874101</item>
      <item>Ivan Žilić</item>
      <item>Milenko Žilić, OIB 72065195405</item>
      <item>Boris Žilić, OIB 99541711621</item>
      <item>Sandra Ćurković, OIB 68456296235</item>
      <item>Nebojša Ćurković, OIB 24081490753</item>
      <item>Marko Bilaver, OIB 07460993029</item>
      <item>Kažimir Bilaver, OIB 92211310962</item>
      <item>Slavko Bilaver, OIB 53679859593</item>
      <item>Višnja Mamić, OIB 41704931304</item>
      <item>Marko Žilić</item>
      <item>Marija Kuman, OIB 54645401957</item>
      <item>Sanja Paleka, OIB 77323825999</item>
      <item>Ante Paleka, OIB 60156752667</item>
      <item>Iva Paleka, OIB 97173984935</item>
      <item>Milan Paleka, OIB 88329713833</item>
      <item>Ante Paleka, OIB 09537720180</item>
      <item>Anka Gurlica, OIB 54208909774</item>
      <item>Edna Vučković, OIB 30549042560</item>
      <item>Milka Ugarković, OIB 50580723442</item>
      <item>Danica Kalmeta, OIB 30541809697</item>
      <item>Kata Šikić, OIB 45511550101</item>
      <item>Nevenka Paleka, OIB 59396280020</item>
      <item>Mladen Paleka, OIB 82651307666</item>
      <item>Martin Zubak, OIB 41734228269</item>
      <item>Marin Zubak, OIB 08274467454</item>
      <item>Katarina Pandža, OIB 93447099271</item>
      <item>Šime Škara, OIB 58574565865</item>
      <item>Dinka Colić, OIB 09375710815</item>
      <item>Dragica Steingruber, OIB 73624582104</item>
      <item>Bosiljka Žilić-Rink, OIB 71490164285</item>
      <item>Stipe Škara, OIB 40713448921</item>
      <item>Bazilika Presvetog Srca Isusova, OIB 91879470475</item>
      <item>HRVATSKA POKRAJINA DRUŽBE ISUSOVE, OIB 36546360268</item>
      <item>REZIDENCIJA DRUŽBE ISUSOVE, OIB 16174523743</item>
      <item>Marija Matas, OIB 43915162291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Božena Paleka Pipić</item>
      <item>Nikola Bartolić punomoćnik sudionika u postupku Božo Paleka</item>
      <item>Tomislav Grahovac</item>
      <item>Ivo Pletikosa punomoćnik sudionika u postupku Nebojša Ćurković</item>
      <item>Leo Buljat punomoćnik sudionika u postupku Sandra Ćurković</item>
      <item>Eliza Bartolić</item>
      <item>Žarko Smolčić punomoćnik sudionika u postupku Bazilika Presvetog Srca Isusova</item>
      <item>Žarko Smolčić punomoćnik sudionika u postupku REZIDENCIJA DRUŽBE ISUSOVE; HRVATSKA POKRAJINA DRUŽBE ISUSOVE</item>
    </izvorni_sadrzaj>
    <derivirana_varijabla naziv="DomainObject.Predmet.OstaliListFormated_1">
      <item>Božena Paleka Pipić</item>
      <item>Nikola Bartolić punomoćnik sudionika u postupku Božo Paleka</item>
      <item>Tomislav Grahovac</item>
      <item>Ivo Pletikosa punomoćnik sudionika u postupku Nebojša Ćurković</item>
      <item>Leo Buljat punomoćnik sudionika u postupku Sandra Ćurković</item>
      <item>Eliza Bartolić</item>
      <item>Žarko Smolčić punomoćnik sudionika u postupku Bazilika Presvetog Srca Isusova</item>
      <item>Žarko Smolčić punomoćnik sudionika u postupku REZIDENCIJA DRUŽBE ISUSOVE; HRVATSKA POKRAJINA DRUŽBE ISUSOVE</item>
    </derivirana_varijabla>
  </DomainObject.Predmet.OstaliListFormated>
  <DomainObject.Predmet.OstaliListFormatedOIB>
    <izvorni_sadrzaj>
      <item>Božena Paleka Pipić, OIB 79889061487</item>
      <item>Nikola Bartolić, OIB 21407282089 punomoćnik sudionika u postupku Božo Paleka</item>
      <item>Tomislav Grahovac, OIB 07185547305</item>
      <item>Ivo Pletikosa, OIB 91619552887 punomoćnik sudionika u postupku Nebojša Ćurković</item>
      <item>Leo Buljat, OIB 92521906616 punomoćnik sudionika u postupku Sandra Ćurković</item>
      <item>Eliza Bartolić, OIB 60838087875</item>
      <item>Žarko Smolčić, OIB 44403573299 punomoćnik sudionika u postupku Bazilika Presvetog Srca Isusova</item>
      <item>Žarko Smolčić, OIB 44403573299 punomoćnik sudionika u postupku REZIDENCIJA DRUŽBE ISUSOVE; HRVATSKA POKRAJINA DRUŽBE ISUSOVE</item>
    </izvorni_sadrzaj>
    <derivirana_varijabla naziv="DomainObject.Predmet.OstaliListFormatedOIB_1">
      <item>Božena Paleka Pipić, OIB 79889061487</item>
      <item>Nikola Bartolić, OIB 21407282089 punomoćnik sudionika u postupku Božo Paleka</item>
      <item>Tomislav Grahovac, OIB 07185547305</item>
      <item>Ivo Pletikosa, OIB 91619552887 punomoćnik sudionika u postupku Nebojša Ćurković</item>
      <item>Leo Buljat, OIB 92521906616 punomoćnik sudionika u postupku Sandra Ćurković</item>
      <item>Eliza Bartolić, OIB 60838087875</item>
      <item>Žarko Smolčić, OIB 44403573299 punomoćnik sudionika u postupku Bazilika Presvetog Srca Isusova</item>
      <item>Žarko Smolčić, OIB 44403573299 punomoćnik sudionika u postupku REZIDENCIJA DRUŽBE ISUSOVE; HRVATSKA POKRAJINA DRUŽBE ISUSOVE</item>
    </derivirana_varijabla>
  </DomainObject.Predmet.OstaliListFormatedOIB>
  <DomainObject.Predmet.OstaliListFormatedWithAdress>
    <izvorni_sadrzaj>
      <item>Božena Paleka Pipić, Dudovec 38, 10000 Zagreb</item>
      <item>Nikola Bartolić, Palmotićeva 27, 10000 Zagreb punomoćnik sudionika u postupku Božo Paleka</item>
      <item>Tomislav Grahovac, Hebrangova 9, 10000 Zagreb</item>
      <item>Ivo Pletikosa, Radnička cesta30, 10000 Zagreb punomoćnik sudionika u postupku Nebojša Ćurković</item>
      <item>Leo Buljat, Trnjanska cesta 45 A, 10000 Zagreb punomoćnik sudionika u postupku Sandra Ćurković</item>
      <item>Eliza Bartolić, Palmotićeva 27, 10000 Zagreb</item>
      <item>Žarko Smolčić, Jurišićeva Ulica 23, 10000 Zagreb punomoćnik sudionika u postupku Bazilika Presvetog Srca Isusova</item>
      <item>Žarko Smolčić, Jurišićeva 23, 10000 Zagreb punomoćnik sudionika u postupku REZIDENCIJA DRUŽBE ISUSOVE; HRVATSKA POKRAJINA DRUŽBE ISUSOVE</item>
    </izvorni_sadrzaj>
    <derivirana_varijabla naziv="DomainObject.Predmet.OstaliListFormatedWithAdress_1">
      <item>Božena Paleka Pipić, Dudovec 38, 10000 Zagreb</item>
      <item>Nikola Bartolić, Palmotićeva 27, 10000 Zagreb punomoćnik sudionika u postupku Božo Paleka</item>
      <item>Tomislav Grahovac, Hebrangova 9, 10000 Zagreb</item>
      <item>Ivo Pletikosa, Radnička cesta30, 10000 Zagreb punomoćnik sudionika u postupku Nebojša Ćurković</item>
      <item>Leo Buljat, Trnjanska cesta 45 A, 10000 Zagreb punomoćnik sudionika u postupku Sandra Ćurković</item>
      <item>Eliza Bartolić, Palmotićeva 27, 10000 Zagreb</item>
      <item>Žarko Smolčić, Jurišićeva Ulica 23, 10000 Zagreb punomoćnik sudionika u postupku Bazilika Presvetog Srca Isusova</item>
      <item>Žarko Smolčić, Jurišićeva 23, 10000 Zagreb punomoćnik sudionika u postupku REZIDENCIJA DRUŽBE ISUSOVE; HRVATSKA POKRAJINA DRUŽBE ISUSOVE</item>
    </derivirana_varijabla>
  </DomainObject.Predmet.OstaliListFormatedWithAdress>
  <DomainObject.Predmet.OstaliListFormatedWithAdressOIB>
    <izvorni_sadrzaj>
      <item>Božena Paleka Pipić, OIB 79889061487, Dudovec 38, 10000 Zagreb</item>
      <item>Nikola Bartolić, OIB 21407282089, Palmotićeva 27, 10000 Zagreb punomoćnik sudionika u postupku Božo Paleka</item>
      <item>Tomislav Grahovac, OIB 07185547305, Hebrangova 9, 10000 Zagreb</item>
      <item>Ivo Pletikosa, OIB 91619552887, Radnička cesta30, 10000 Zagreb punomoćnik sudionika u postupku Nebojša Ćurković</item>
      <item>Leo Buljat, OIB 92521906616, Trnjanska cesta 45 A, 10000 Zagreb punomoćnik sudionika u postupku Sandra Ćurković</item>
      <item>Eliza Bartolić, OIB 60838087875, Palmotićeva 27, 10000 Zagreb</item>
      <item>Žarko Smolčić, OIB 44403573299, Jurišićeva Ulica 23, 10000 Zagreb punomoćnik sudionika u postupku Bazilika Presvetog Srca Isusova</item>
      <item>Žarko Smolčić, OIB 44403573299, Jurišićeva 23, 10000 Zagreb punomoćnik sudionika u postupku REZIDENCIJA DRUŽBE ISUSOVE; HRVATSKA POKRAJINA DRUŽBE ISUSOVE</item>
    </izvorni_sadrzaj>
    <derivirana_varijabla naziv="DomainObject.Predmet.OstaliListFormatedWithAdressOIB_1">
      <item>Božena Paleka Pipić, OIB 79889061487, Dudovec 38, 10000 Zagreb</item>
      <item>Nikola Bartolić, OIB 21407282089, Palmotićeva 27, 10000 Zagreb punomoćnik sudionika u postupku Božo Paleka</item>
      <item>Tomislav Grahovac, OIB 07185547305, Hebrangova 9, 10000 Zagreb</item>
      <item>Ivo Pletikosa, OIB 91619552887, Radnička cesta30, 10000 Zagreb punomoćnik sudionika u postupku Nebojša Ćurković</item>
      <item>Leo Buljat, OIB 92521906616, Trnjanska cesta 45 A, 10000 Zagreb punomoćnik sudionika u postupku Sandra Ćurković</item>
      <item>Eliza Bartolić, OIB 60838087875, Palmotićeva 27, 10000 Zagreb</item>
      <item>Žarko Smolčić, OIB 44403573299, Jurišićeva Ulica 23, 10000 Zagreb punomoćnik sudionika u postupku Bazilika Presvetog Srca Isusova</item>
      <item>Žarko Smolčić, OIB 44403573299, Jurišićeva 23, 10000 Zagreb punomoćnik sudionika u postupku REZIDENCIJA DRUŽBE ISUSOVE; HRVATSKA POKRAJINA DRUŽBE ISUSOVE</item>
    </derivirana_varijabla>
  </DomainObject.Predmet.OstaliListFormatedWithAdressOIB>
  <DomainObject.Predmet.OstaliListNazivFormated>
    <izvorni_sadrzaj>
      <item>Božena Paleka Pipić</item>
      <item>Nikola Bartolić</item>
      <item>Tomislav Grahovac</item>
      <item>Ivo Pletikosa</item>
      <item>Leo Buljat</item>
      <item>Eliza Bartolić</item>
      <item>Žarko Smolčić</item>
      <item>Žarko Smolčić</item>
    </izvorni_sadrzaj>
    <derivirana_varijabla naziv="DomainObject.Predmet.OstaliListNazivFormated_1">
      <item>Božena Paleka Pipić</item>
      <item>Nikola Bartolić</item>
      <item>Tomislav Grahovac</item>
      <item>Ivo Pletikosa</item>
      <item>Leo Buljat</item>
      <item>Eliza Bartolić</item>
      <item>Žarko Smolčić</item>
      <item>Žarko Smolčić</item>
    </derivirana_varijabla>
  </DomainObject.Predmet.OstaliListNazivFormated>
  <DomainObject.Predmet.OstaliListNazivFormatedOIB>
    <izvorni_sadrzaj>
      <item>Božena Paleka Pipić, OIB 79889061487</item>
      <item>Nikola Bartolić, OIB 21407282089</item>
      <item>Tomislav Grahovac, OIB 07185547305</item>
      <item>Ivo Pletikosa, OIB 91619552887</item>
      <item>Leo Buljat, OIB 92521906616</item>
      <item>Eliza Bartolić, OIB 60838087875</item>
      <item>Žarko Smolčić, OIB 44403573299</item>
      <item>Žarko Smolčić, OIB 44403573299</item>
    </izvorni_sadrzaj>
    <derivirana_varijabla naziv="DomainObject.Predmet.OstaliListNazivFormatedOIB_1">
      <item>Božena Paleka Pipić, OIB 79889061487</item>
      <item>Nikola Bartolić, OIB 21407282089</item>
      <item>Tomislav Grahovac, OIB 07185547305</item>
      <item>Ivo Pletikosa, OIB 91619552887</item>
      <item>Leo Buljat, OIB 92521906616</item>
      <item>Eliza Bartolić, OIB 60838087875</item>
      <item>Žarko Smolčić, OIB 44403573299</item>
      <item>Žarko Smolčić, OIB 44403573299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Predmet.FunkcijaOsobe>
    <izvorni_sadrzaj/>
    <derivirana_varijabla naziv="DomainObject.Predmet.FunkcijaOsobe_1"/>
  </DomainObject.Predmet.FunkcijaOsobe>
  <DomainObject.Datum>
    <izvorni_sadrzaj>21. siječnja 2025.</izvorni_sadrzaj>
    <derivirana_varijabla naziv="DomainObject.Datum_1">21. siječnja 2025.</derivirana_varijabla>
  </DomainObject.Datum>
  <DomainObject.PoslovniBrojDokumenta>
    <izvorni_sadrzaj>O-8848/2021-88</izvorni_sadrzaj>
    <derivirana_varijabla naziv="DomainObject.PoslovniBrojDokumenta_1">O-8848/2021-88</derivirana_varijabla>
  </DomainObject.PoslovniBrojDokumenta>
  <DomainObject.Predmet.StrankaIDrugi>
    <izvorni_sadrzaj>Ivan Paleka i dr.</izvorni_sadrzaj>
    <derivirana_varijabla naziv="DomainObject.Predmet.StrankaIDrugi_1">Ivan Paleka i dr.</derivirana_varijabla>
  </DomainObject.Predmet.StrankaIDrugi>
  <DomainObject.Predmet.ProtustrankaIDrugi>
    <izvorni_sadrzaj/>
    <derivirana_varijabla naziv="DomainObject.Predmet.ProtustrankaIDrugi_1"/>
  </DomainObject.Predmet.ProtustrankaIDrugi>
  <DomainObject.Predmet.StrankaIDrugiAdressOIB>
    <izvorni_sadrzaj>Ivan Paleka, Preradovićeva 2, 10000 Zagreb i dr.</izvorni_sadrzaj>
    <derivirana_varijabla naziv="DomainObject.Predmet.StrankaIDrugiAdressOIB_1">Ivan Paleka, Preradovićeva 2, 10000 Zagreb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Dinka Gerbaz</item>
      <item>Šime Paleka</item>
      <item>Marinko Paleka</item>
      <item>Božo Paleka</item>
      <item>Božena Paleka Pipić</item>
      <item>Nikola Bartolić</item>
      <item>Ivan Paleka</item>
      <item>Irena Dragaš</item>
      <item>Kristina Rakocija</item>
      <item>Domagoj Dragaš</item>
      <item>Simeona Dragaš</item>
      <item>Milka Vida Kekez</item>
      <item>Neven Paleka</item>
      <item>Marija Bilaver</item>
      <item>Tomislav Bilaver</item>
      <item>Zdenko Žilić</item>
      <item>Ivan Žilić</item>
      <item>Milenko Žilić</item>
      <item>Boris Žilić</item>
      <item>Sandra Ćurković</item>
      <item>Nebojša Ćurković</item>
      <item>Marko Bilaver</item>
      <item>Kažimir Bilaver</item>
      <item>Slavko Bilaver</item>
      <item>Tomislav Grahovac</item>
      <item>Višnja Mamić</item>
      <item>Marko Žilić</item>
      <item>Ivo Pletikosa</item>
      <item>Leo Buljat</item>
      <item>Eliza Bartolić</item>
      <item>Marija Kuman</item>
      <item>Sanja Paleka</item>
      <item>Ante Paleka</item>
      <item>Iva Paleka</item>
      <item>Milan Paleka</item>
      <item>Ante Paleka</item>
      <item>Anka Gurlica</item>
      <item>Edna Vučković</item>
      <item>Milka Ugarković</item>
      <item>Danica Kalmeta</item>
      <item>Kata Šikić</item>
      <item>Nevenka Paleka</item>
      <item>Mladen Paleka</item>
      <item>Martin Zubak</item>
      <item>Marin Zubak</item>
      <item>Katarina Pandža</item>
      <item>Šime Škara</item>
      <item>Dinka Colić</item>
      <item>Dragica Steingruber</item>
      <item>Bosiljka Žilić-Rink</item>
      <item>Stipe Škara</item>
      <item>Bazilika Presvetog Srca Isusova</item>
      <item>Žarko Smolčić</item>
      <item>HRVATSKA POKRAJINA DRUŽBE ISUSOVE</item>
      <item>REZIDENCIJA DRUŽBE ISUSOVE</item>
      <item>Žarko Smolčić</item>
      <item>Marija Matas</item>
    </izvorni_sadrzaj>
    <derivirana_varijabla naziv="DomainObject.Predmet.SudioniciListNaziv_1">
      <item>Dinka Gerbaz</item>
      <item>Šime Paleka</item>
      <item>Marinko Paleka</item>
      <item>Božo Paleka</item>
      <item>Božena Paleka Pipić</item>
      <item>Nikola Bartolić</item>
      <item>Ivan Paleka</item>
      <item>Irena Dragaš</item>
      <item>Kristina Rakocija</item>
      <item>Domagoj Dragaš</item>
      <item>Simeona Dragaš</item>
      <item>Milka Vida Kekez</item>
      <item>Neven Paleka</item>
      <item>Marija Bilaver</item>
      <item>Tomislav Bilaver</item>
      <item>Zdenko Žilić</item>
      <item>Ivan Žilić</item>
      <item>Milenko Žilić</item>
      <item>Boris Žilić</item>
      <item>Sandra Ćurković</item>
      <item>Nebojša Ćurković</item>
      <item>Marko Bilaver</item>
      <item>Kažimir Bilaver</item>
      <item>Slavko Bilaver</item>
      <item>Tomislav Grahovac</item>
      <item>Višnja Mamić</item>
      <item>Marko Žilić</item>
      <item>Ivo Pletikosa</item>
      <item>Leo Buljat</item>
      <item>Eliza Bartolić</item>
      <item>Marija Kuman</item>
      <item>Sanja Paleka</item>
      <item>Ante Paleka</item>
      <item>Iva Paleka</item>
      <item>Milan Paleka</item>
      <item>Ante Paleka</item>
      <item>Anka Gurlica</item>
      <item>Edna Vučković</item>
      <item>Milka Ugarković</item>
      <item>Danica Kalmeta</item>
      <item>Kata Šikić</item>
      <item>Nevenka Paleka</item>
      <item>Mladen Paleka</item>
      <item>Martin Zubak</item>
      <item>Marin Zubak</item>
      <item>Katarina Pandža</item>
      <item>Šime Škara</item>
      <item>Dinka Colić</item>
      <item>Dragica Steingruber</item>
      <item>Bosiljka Žilić-Rink</item>
      <item>Stipe Škara</item>
      <item>Bazilika Presvetog Srca Isusova</item>
      <item>Žarko Smolčić</item>
      <item>HRVATSKA POKRAJINA DRUŽBE ISUSOVE</item>
      <item>REZIDENCIJA DRUŽBE ISUSOVE</item>
      <item>Žarko Smolčić</item>
      <item>Marija Matas</item>
    </derivirana_varijabla>
  </DomainObject.Predmet.SudioniciListNaziv>
  <DomainObject.Predmet.SudioniciListAdressOIB>
    <izvorni_sadrzaj>
      <item>Dinka Gerbaz, OIB 82874808578, Vukovarska 74,51000 Rijeka</item>
      <item>Šime Paleka, OIB 47393495821, Ulica Ivana Lucića 12,23000 Zadar</item>
      <item>Marinko Paleka, OIB 08377659874, ULICA II 52,23222 Zemunik Donji</item>
      <item>Božo Paleka, OIB 57417021679, Ulica Hrvatskog Sabora 4,23000 Zadar</item>
      <item>Božena Paleka Pipić, OIB 79889061487, Dudovec 38,10000 Zagreb</item>
      <item>Nikola Bartolić, OIB 21407282089, Palmotićeva 27,10000 Zagreb</item>
      <item>Ivan Paleka, Preradovićeva 2,10000 Zagreb</item>
      <item>Irena Dragaš, OIB 60108547233, Ulica Hrvatskog Sabora 16,23000 Zadar</item>
      <item>Kristina Rakocija, OIB 08279078301, Vinkovačka Ulica 8 C,23000 Zadar</item>
      <item>Domagoj Dragaš, OIB 76703323040, Ulica Hrvatskog Sabora 16,23000 Zadar</item>
      <item>Simeona Dragaš, Ulica Hrvatskog Sabora 16,23000 Zadar</item>
      <item>Milka Vida Kekez, M. Getaldića 21,21000 Split</item>
      <item>Neven Paleka, OIB 17513414574, Ulica Braće Bilšić 2,23000 Zadar</item>
      <item>Marija Bilaver, OIB 33755267088, Obala Kneza Branimira 2 D,23000 Zadar</item>
      <item>Tomislav Bilaver, OIB 37980003426, Gospodska Ulica 29 A,10000 Zagreb</item>
      <item>Zdenko Žilić, OIB 27590874101, Donji Zemunik Ulica Xvi 93,23222 Zemunik Donji</item>
      <item>Ivan Žilić, Zemunik Donji 91,23222 Zemunik Donji</item>
      <item>Milenko Žilić, OIB 72065195405, ULICA XVI 97 (ranije: ZEMUNIK DONJI, ZEMUNIK DONJI, 97),23222 Zemunik Donji</item>
      <item>Boris Žilić, OIB 99541711621, Donji Zemunik Ul Xvii 43,23222 Zemunik Donji</item>
      <item>Sandra Ćurković, OIB 68456296235, Vukovarska Ulica 4 H,23000 Zadar</item>
      <item>Nebojša Ćurković, OIB 24081490753, DONJI ZEMUNIK ULICA II 87 (ranije: ZEMUNIK DONJI, ZEMUNIK DONJI, 5),23222 Zemunik Donji</item>
      <item>Marko Bilaver, OIB 07460993029, Ulica Gojka Šuška 1,23223 Škabrnja</item>
      <item>Kažimir Bilaver, OIB 92211310962, ULICA SAMOSTALNOG BATALJUNA 12 (ranije: ŠKABRNJA, ŠKABRNJE, 523),23223 Škabrnja</item>
      <item>Slavko Bilaver, OIB 53679859593, 60 N Central Ave.apt. 100,60630 Chicago</item>
      <item>Tomislav Grahovac, OIB 07185547305, Hebrangova 9,10000 Zagreb</item>
      <item>Višnja Mamić, OIB 41704931304, Trg Marka Marulića 2,10000 Zagreb</item>
      <item>Marko Žilić</item>
      <item>Ivo Pletikosa, OIB 91619552887, Radnička cesta30,10000 Zagreb</item>
      <item>Leo Buljat, OIB 92521906616, Trnjanska cesta 45 A,10000 Zagreb</item>
      <item>Eliza Bartolić, OIB 60838087875, Palmotićeva 27,10000 Zagreb</item>
      <item>Marija Kuman, OIB 54645401957, Pristeg 173,23422 Pristeg</item>
      <item>Sanja Paleka, OIB 77323825999, Ulica Nikole Šopa 2,23000 Zadar</item>
      <item>Ante Paleka, OIB 60156752667, Ulica Nikole Šopa 2,23000 Zadar</item>
      <item>Iva Paleka, OIB 97173984935, Ulica Nikole Šopa 2,23000 Zadar</item>
      <item>Milan Paleka, OIB 88329713833, Stjepana Radića 34,23000 Zadar</item>
      <item>Ante Paleka, OIB 09537720180, Ulica Petra Skoka 1 E,23000 Zadar</item>
      <item>Anka Gurlica, OIB 54208909774, ULICA 18.STUDENOG 1991. 51 (ranije: ŠKABRNJA, ŠKABRNJE, 14),23223 Škabrnja</item>
      <item>Edna Vučković, OIB 30549042560, Poljica 50,23222 Zemunik Donji</item>
      <item>Milka Ugarković, OIB 50580723442, GORICA 140 (ranije: GORICA, GORICA, 32),23206 Sukošan</item>
      <item>Danica Kalmeta, OIB 30541809697, Karma 46,23000 Zadar</item>
      <item>Kata Šikić, OIB 45511550101, Ljudevita Jonkea 5,23000 Zadar</item>
      <item>Nevenka Paleka, OIB 59396280020, Ivana Lucića 14,23000 Zadar</item>
      <item>Mladen Paleka, OIB 82651307666, Težački Put 100,23205 Bibinje</item>
      <item>Martin Zubak, OIB 41734228269, Gaženička Cesta 7,23000 Zadar</item>
      <item>Marin Zubak, OIB 08274467454, Put Vrela 1,23000 Zadar</item>
      <item>Katarina Pandža, OIB 93447099271, Postrojbi Spec. Policije Zadar 6,23000 Zadar</item>
      <item>Šime Škara, OIB 58574565865, Hrvatskog Državnog Sabora 90,23223 Škabrnja</item>
      <item>Dinka Colić, OIB 09375710815, Sv. Petar Na Moru 168,23210 Sveti Petar Na Moru</item>
      <item>Dragica Steingruber, OIB 73624582104, Tustica 35b,23210 Sveti Petar Na Moru</item>
      <item>Bosiljka Žilić-Rink, OIB 71490164285, Ljudevita Jonkea 7,23000 Zadar</item>
      <item>Stipe Škara, OIB 40713448921, Ulica Hrvatskog Državnog Sabora 90,23223 Škabrnja</item>
      <item>Bazilika Presvetog Srca Isusova, OIB 91879470475, Palmotićeva 31-33,10000 Zagreb</item>
      <item>Žarko Smolčić, OIB 44403573299, Jurišićeva Ulica 23,10000 Zagreb</item>
      <item>HRVATSKA POKRAJINA DRUŽBE ISUSOVE, OIB 36546360268, Palmotićeva 31,10000 Zagreb</item>
      <item>REZIDENCIJA DRUŽBE ISUSOVE, OIB 16174523743, Palmotićeva 33,10000 Zagreb</item>
      <item>Žarko Smolčić, OIB 44403573299, Jurišićeva 23,10000 Zagreb</item>
      <item>Marija Matas, OIB 43915162291</item>
    </izvorni_sadrzaj>
    <derivirana_varijabla naziv="DomainObject.Predmet.SudioniciListAdressOIB_1">
      <item>Dinka Gerbaz, OIB 82874808578, Vukovarska 74,51000 Rijeka</item>
      <item>Šime Paleka, OIB 47393495821, Ulica Ivana Lucića 12,23000 Zadar</item>
      <item>Marinko Paleka, OIB 08377659874, ULICA II 52,23222 Zemunik Donji</item>
      <item>Božo Paleka, OIB 57417021679, Ulica Hrvatskog Sabora 4,23000 Zadar</item>
      <item>Božena Paleka Pipić, OIB 79889061487, Dudovec 38,10000 Zagreb</item>
      <item>Nikola Bartolić, OIB 21407282089, Palmotićeva 27,10000 Zagreb</item>
      <item>Ivan Paleka, Preradovićeva 2,10000 Zagreb</item>
      <item>Irena Dragaš, OIB 60108547233, Ulica Hrvatskog Sabora 16,23000 Zadar</item>
      <item>Kristina Rakocija, OIB 08279078301, Vinkovačka Ulica 8 C,23000 Zadar</item>
      <item>Domagoj Dragaš, OIB 76703323040, Ulica Hrvatskog Sabora 16,23000 Zadar</item>
      <item>Simeona Dragaš, Ulica Hrvatskog Sabora 16,23000 Zadar</item>
      <item>Milka Vida Kekez, M. Getaldića 21,21000 Split</item>
      <item>Neven Paleka, OIB 17513414574, Ulica Braće Bilšić 2,23000 Zadar</item>
      <item>Marija Bilaver, OIB 33755267088, Obala Kneza Branimira 2 D,23000 Zadar</item>
      <item>Tomislav Bilaver, OIB 37980003426, Gospodska Ulica 29 A,10000 Zagreb</item>
      <item>Zdenko Žilić, OIB 27590874101, Donji Zemunik Ulica Xvi 93,23222 Zemunik Donji</item>
      <item>Ivan Žilić, Zemunik Donji 91,23222 Zemunik Donji</item>
      <item>Milenko Žilić, OIB 72065195405, ULICA XVI 97 (ranije: ZEMUNIK DONJI, ZEMUNIK DONJI, 97),23222 Zemunik Donji</item>
      <item>Boris Žilić, OIB 99541711621, Donji Zemunik Ul Xvii 43,23222 Zemunik Donji</item>
      <item>Sandra Ćurković, OIB 68456296235, Vukovarska Ulica 4 H,23000 Zadar</item>
      <item>Nebojša Ćurković, OIB 24081490753, DONJI ZEMUNIK ULICA II 87 (ranije: ZEMUNIK DONJI, ZEMUNIK DONJI, 5),23222 Zemunik Donji</item>
      <item>Marko Bilaver, OIB 07460993029, Ulica Gojka Šuška 1,23223 Škabrnja</item>
      <item>Kažimir Bilaver, OIB 92211310962, ULICA SAMOSTALNOG BATALJUNA 12 (ranije: ŠKABRNJA, ŠKABRNJE, 523),23223 Škabrnja</item>
      <item>Slavko Bilaver, OIB 53679859593, 60 N Central Ave.apt. 100,60630 Chicago</item>
      <item>Tomislav Grahovac, OIB 07185547305, Hebrangova 9,10000 Zagreb</item>
      <item>Višnja Mamić, OIB 41704931304, Trg Marka Marulića 2,10000 Zagreb</item>
      <item>Marko Žilić</item>
      <item>Ivo Pletikosa, OIB 91619552887, Radnička cesta30,10000 Zagreb</item>
      <item>Leo Buljat, OIB 92521906616, Trnjanska cesta 45 A,10000 Zagreb</item>
      <item>Eliza Bartolić, OIB 60838087875, Palmotićeva 27,10000 Zagreb</item>
      <item>Marija Kuman, OIB 54645401957, Pristeg 173,23422 Pristeg</item>
      <item>Sanja Paleka, OIB 77323825999, Ulica Nikole Šopa 2,23000 Zadar</item>
      <item>Ante Paleka, OIB 60156752667, Ulica Nikole Šopa 2,23000 Zadar</item>
      <item>Iva Paleka, OIB 97173984935, Ulica Nikole Šopa 2,23000 Zadar</item>
      <item>Milan Paleka, OIB 88329713833, Stjepana Radića 34,23000 Zadar</item>
      <item>Ante Paleka, OIB 09537720180, Ulica Petra Skoka 1 E,23000 Zadar</item>
      <item>Anka Gurlica, OIB 54208909774, ULICA 18.STUDENOG 1991. 51 (ranije: ŠKABRNJA, ŠKABRNJE, 14),23223 Škabrnja</item>
      <item>Edna Vučković, OIB 30549042560, Poljica 50,23222 Zemunik Donji</item>
      <item>Milka Ugarković, OIB 50580723442, GORICA 140 (ranije: GORICA, GORICA, 32),23206 Sukošan</item>
      <item>Danica Kalmeta, OIB 30541809697, Karma 46,23000 Zadar</item>
      <item>Kata Šikić, OIB 45511550101, Ljudevita Jonkea 5,23000 Zadar</item>
      <item>Nevenka Paleka, OIB 59396280020, Ivana Lucića 14,23000 Zadar</item>
      <item>Mladen Paleka, OIB 82651307666, Težački Put 100,23205 Bibinje</item>
      <item>Martin Zubak, OIB 41734228269, Gaženička Cesta 7,23000 Zadar</item>
      <item>Marin Zubak, OIB 08274467454, Put Vrela 1,23000 Zadar</item>
      <item>Katarina Pandža, OIB 93447099271, Postrojbi Spec. Policije Zadar 6,23000 Zadar</item>
      <item>Šime Škara, OIB 58574565865, Hrvatskog Državnog Sabora 90,23223 Škabrnja</item>
      <item>Dinka Colić, OIB 09375710815, Sv. Petar Na Moru 168,23210 Sveti Petar Na Moru</item>
      <item>Dragica Steingruber, OIB 73624582104, Tustica 35b,23210 Sveti Petar Na Moru</item>
      <item>Bosiljka Žilić-Rink, OIB 71490164285, Ljudevita Jonkea 7,23000 Zadar</item>
      <item>Stipe Škara, OIB 40713448921, Ulica Hrvatskog Državnog Sabora 90,23223 Škabrnja</item>
      <item>Bazilika Presvetog Srca Isusova, OIB 91879470475, Palmotićeva 31-33,10000 Zagreb</item>
      <item>Žarko Smolčić, OIB 44403573299, Jurišićeva Ulica 23,10000 Zagreb</item>
      <item>HRVATSKA POKRAJINA DRUŽBE ISUSOVE, OIB 36546360268, Palmotićeva 31,10000 Zagreb</item>
      <item>REZIDENCIJA DRUŽBE ISUSOVE, OIB 16174523743, Palmotićeva 33,10000 Zagreb</item>
      <item>Žarko Smolčić, OIB 44403573299, Jurišićeva 23,10000 Zagreb</item>
      <item>Marija Matas, OIB 43915162291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82874808578</item>
      <item>, OIB 47393495821</item>
      <item>, OIB 08377659874</item>
      <item>, OIB 57417021679</item>
      <item>, OIB 79889061487</item>
      <item>, OIB 21407282089</item>
      <item>, OIB null</item>
      <item>, OIB 60108547233</item>
      <item>, OIB 08279078301</item>
      <item>, OIB 76703323040</item>
      <item>, OIB null</item>
      <item>, OIB null</item>
      <item>, OIB 17513414574</item>
      <item>, OIB 33755267088</item>
      <item>, OIB 37980003426</item>
      <item>, OIB 27590874101</item>
      <item>, OIB null</item>
      <item>, OIB 72065195405</item>
      <item>, OIB 99541711621</item>
      <item>, OIB 68456296235</item>
      <item>, OIB 24081490753</item>
      <item>, OIB 07460993029</item>
      <item>, OIB 92211310962</item>
      <item>, OIB 53679859593</item>
      <item>, OIB 07185547305</item>
      <item>, OIB 41704931304</item>
      <item>, OIB null</item>
      <item>, OIB 91619552887</item>
      <item>, OIB 92521906616</item>
      <item>, OIB 60838087875</item>
      <item>, OIB 54645401957</item>
      <item>, OIB 77323825999</item>
      <item>, OIB 60156752667</item>
      <item>, OIB 97173984935</item>
      <item>, OIB 88329713833</item>
      <item>, OIB 09537720180</item>
      <item>, OIB 54208909774</item>
      <item>, OIB 30549042560</item>
      <item>, OIB 50580723442</item>
      <item>, OIB 30541809697</item>
      <item>, OIB 45511550101</item>
      <item>, OIB 59396280020</item>
      <item>, OIB 82651307666</item>
      <item>, OIB 41734228269</item>
      <item>, OIB 08274467454</item>
      <item>, OIB 93447099271</item>
      <item>, OIB 58574565865</item>
      <item>, OIB 09375710815</item>
      <item>, OIB 73624582104</item>
      <item>, OIB 71490164285</item>
      <item>, OIB 40713448921</item>
      <item>, OIB 91879470475</item>
      <item>, OIB 44403573299</item>
      <item>, OIB 36546360268</item>
      <item>, OIB 16174523743</item>
      <item>, OIB 44403573299</item>
      <item>, OIB 43915162291</item>
    </izvorni_sadrzaj>
    <derivirana_varijabla naziv="DomainObject.Predmet.SudioniciListNazivOIB_1">
      <item>, OIB 82874808578</item>
      <item>, OIB 47393495821</item>
      <item>, OIB 08377659874</item>
      <item>, OIB 57417021679</item>
      <item>, OIB 79889061487</item>
      <item>, OIB 21407282089</item>
      <item>, OIB null</item>
      <item>, OIB 60108547233</item>
      <item>, OIB 08279078301</item>
      <item>, OIB 76703323040</item>
      <item>, OIB null</item>
      <item>, OIB null</item>
      <item>, OIB 17513414574</item>
      <item>, OIB 33755267088</item>
      <item>, OIB 37980003426</item>
      <item>, OIB 27590874101</item>
      <item>, OIB null</item>
      <item>, OIB 72065195405</item>
      <item>, OIB 99541711621</item>
      <item>, OIB 68456296235</item>
      <item>, OIB 24081490753</item>
      <item>, OIB 07460993029</item>
      <item>, OIB 92211310962</item>
      <item>, OIB 53679859593</item>
      <item>, OIB 07185547305</item>
      <item>, OIB 41704931304</item>
      <item>, OIB null</item>
      <item>, OIB 91619552887</item>
      <item>, OIB 92521906616</item>
      <item>, OIB 60838087875</item>
      <item>, OIB 54645401957</item>
      <item>, OIB 77323825999</item>
      <item>, OIB 60156752667</item>
      <item>, OIB 97173984935</item>
      <item>, OIB 88329713833</item>
      <item>, OIB 09537720180</item>
      <item>, OIB 54208909774</item>
      <item>, OIB 30549042560</item>
      <item>, OIB 50580723442</item>
      <item>, OIB 30541809697</item>
      <item>, OIB 45511550101</item>
      <item>, OIB 59396280020</item>
      <item>, OIB 82651307666</item>
      <item>, OIB 41734228269</item>
      <item>, OIB 08274467454</item>
      <item>, OIB 93447099271</item>
      <item>, OIB 58574565865</item>
      <item>, OIB 09375710815</item>
      <item>, OIB 73624582104</item>
      <item>, OIB 71490164285</item>
      <item>, OIB 40713448921</item>
      <item>, OIB 91879470475</item>
      <item>, OIB 44403573299</item>
      <item>, OIB 36546360268</item>
      <item>, OIB 16174523743</item>
      <item>, OIB 44403573299</item>
      <item>, OIB 43915162291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24. ožujka 1977.</izvorni_sadrzaj>
    <derivirana_varijabla naziv="DomainObject.Predmet.DatumPocetkaProcesa_1">24. ožujka 1977.</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7695C3-79EA-490B-8C66-1CA95C381CB2}">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PRAVOSUĐA R.H.</properties:Company>
  <properties:Pages>1</properties:Pages>
  <properties:Words>108</properties:Words>
  <properties:Characters>575</properties:Characters>
  <properties:Lines>43</properties:Lines>
  <properties:Paragraphs>23</properties:Paragraphs>
  <properties:TotalTime>26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806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2025-01-20T07:58:00Z</dcterms:created>
  <dc:creator>Bla</dc:creator>
  <cp:lastModifiedBy>Stefani Stajić Popović</cp:lastModifiedBy>
  <cp:lastPrinted>2025-01-21T11:17:00Z</cp:lastPrinted>
  <dcterms:modified xmlns:xsi="http://www.w3.org/2001/XMLSchema-instance" xsi:type="dcterms:W3CDTF">2025-01-21T11:17:00Z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O-8848/2021-88 / Zapisnik - Ročište (O zapisnik-spranca O-8848-2021.docx)</vt:lpwstr>
  </prop:property>
  <prop:property fmtid="{D5CDD505-2E9C-101B-9397-08002B2CF9AE}" pid="4" name="CC_coloring">
    <vt:bool>false</vt:bool>
  </prop:property>
  <prop:property fmtid="{D5CDD505-2E9C-101B-9397-08002B2CF9AE}" pid="5" name="BrojStranica">
    <vt:i4>1</vt:i4>
  </prop:property>
</prop:Properties>
</file>